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3F5" w:rsidRPr="004C248A" w:rsidRDefault="00DE125F" w:rsidP="001F2A36">
      <w:pPr>
        <w:tabs>
          <w:tab w:val="left" w:pos="7938"/>
        </w:tabs>
        <w:spacing w:line="360" w:lineRule="auto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t xml:space="preserve"> </w:t>
      </w:r>
      <w:r w:rsidR="004B281A" w:rsidRPr="007E0BBF">
        <w:rPr>
          <w:rFonts w:ascii="Times New Roman" w:hAnsi="Times New Roman"/>
          <w:szCs w:val="28"/>
          <w:lang w:val="ru-RU"/>
        </w:rPr>
        <w:t>______________</w:t>
      </w:r>
      <w:r w:rsidR="004A75D7" w:rsidRPr="007E0BBF">
        <w:rPr>
          <w:rFonts w:ascii="Times New Roman" w:hAnsi="Times New Roman"/>
          <w:szCs w:val="28"/>
          <w:lang w:val="ru-RU"/>
        </w:rPr>
        <w:t xml:space="preserve">                                           </w:t>
      </w:r>
      <w:r w:rsidR="00F43E7B" w:rsidRPr="007E0BBF">
        <w:rPr>
          <w:rFonts w:ascii="Times New Roman" w:hAnsi="Times New Roman"/>
          <w:szCs w:val="28"/>
          <w:lang w:val="ru-RU"/>
        </w:rPr>
        <w:t xml:space="preserve">                   </w:t>
      </w:r>
      <w:r w:rsidR="004A75D7" w:rsidRPr="007E0BBF">
        <w:rPr>
          <w:rFonts w:ascii="Times New Roman" w:hAnsi="Times New Roman"/>
          <w:szCs w:val="28"/>
          <w:lang w:val="ru-RU"/>
        </w:rPr>
        <w:t xml:space="preserve">             </w:t>
      </w:r>
      <w:r w:rsidR="004C248A">
        <w:rPr>
          <w:rFonts w:ascii="Times New Roman" w:hAnsi="Times New Roman"/>
          <w:szCs w:val="28"/>
          <w:lang w:val="ru-RU"/>
        </w:rPr>
        <w:t xml:space="preserve">                 </w:t>
      </w:r>
      <w:r>
        <w:rPr>
          <w:rFonts w:ascii="Times New Roman" w:hAnsi="Times New Roman"/>
          <w:szCs w:val="28"/>
          <w:lang w:val="ru-RU"/>
        </w:rPr>
        <w:t xml:space="preserve">               </w:t>
      </w:r>
      <w:r w:rsidR="004C248A">
        <w:rPr>
          <w:rFonts w:ascii="Times New Roman" w:hAnsi="Times New Roman"/>
          <w:szCs w:val="28"/>
          <w:lang w:val="ru-RU"/>
        </w:rPr>
        <w:t xml:space="preserve">        </w:t>
      </w:r>
      <w:r w:rsidR="003E71A4" w:rsidRPr="007E0BBF">
        <w:rPr>
          <w:rFonts w:ascii="Times New Roman" w:hAnsi="Times New Roman"/>
          <w:szCs w:val="28"/>
          <w:lang w:val="ru-RU"/>
        </w:rPr>
        <w:t>№</w:t>
      </w:r>
      <w:r w:rsidR="004F699B" w:rsidRPr="007E0BBF">
        <w:rPr>
          <w:rFonts w:ascii="Times New Roman" w:hAnsi="Times New Roman"/>
          <w:szCs w:val="28"/>
          <w:lang w:val="ru-RU"/>
        </w:rPr>
        <w:t xml:space="preserve"> _____</w:t>
      </w:r>
      <w:r w:rsidR="004B281A" w:rsidRPr="007E0BBF">
        <w:rPr>
          <w:rFonts w:ascii="Times New Roman" w:hAnsi="Times New Roman"/>
          <w:szCs w:val="28"/>
          <w:lang w:val="ru-RU"/>
        </w:rPr>
        <w:t>___</w:t>
      </w:r>
    </w:p>
    <w:p w:rsidR="00F553F5" w:rsidRPr="007E0BBF" w:rsidRDefault="00F553F5" w:rsidP="001F2A36">
      <w:pPr>
        <w:spacing w:line="360" w:lineRule="auto"/>
        <w:jc w:val="center"/>
        <w:rPr>
          <w:rFonts w:ascii="Times New Roman" w:hAnsi="Times New Roman"/>
          <w:sz w:val="22"/>
          <w:lang w:val="ru-RU"/>
        </w:rPr>
      </w:pPr>
      <w:r w:rsidRPr="007E0BBF">
        <w:rPr>
          <w:rFonts w:ascii="Times New Roman" w:hAnsi="Times New Roman"/>
          <w:sz w:val="22"/>
          <w:lang w:val="ru-RU"/>
        </w:rPr>
        <w:t>Волгоград</w:t>
      </w:r>
    </w:p>
    <w:p w:rsidR="00277A49" w:rsidRPr="009A11F3" w:rsidRDefault="00277A49" w:rsidP="0042330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84795" w:rsidRPr="009A11F3" w:rsidRDefault="00684795" w:rsidP="0042330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46AF3" w:rsidRDefault="00EE12D1" w:rsidP="00EE12D1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Об организации трехуровневой системы оказания медицинской помощи </w:t>
      </w:r>
      <w:r w:rsidR="00A56227">
        <w:rPr>
          <w:rFonts w:ascii="Times New Roman" w:hAnsi="Times New Roman"/>
          <w:sz w:val="28"/>
          <w:szCs w:val="28"/>
          <w:lang w:val="ru-RU"/>
        </w:rPr>
        <w:br/>
      </w:r>
      <w:r w:rsidR="005A5646">
        <w:rPr>
          <w:rFonts w:ascii="Times New Roman" w:hAnsi="Times New Roman"/>
          <w:sz w:val="28"/>
          <w:szCs w:val="28"/>
          <w:lang w:val="ru-RU"/>
        </w:rPr>
        <w:t>детскому населению по профилю "</w:t>
      </w:r>
      <w:r w:rsidR="001B740C">
        <w:rPr>
          <w:rFonts w:ascii="Times New Roman" w:hAnsi="Times New Roman"/>
          <w:sz w:val="28"/>
          <w:szCs w:val="28"/>
          <w:lang w:val="ru-RU"/>
        </w:rPr>
        <w:t xml:space="preserve">травматология </w:t>
      </w:r>
      <w:r w:rsidR="00570E47">
        <w:rPr>
          <w:rFonts w:ascii="Times New Roman" w:hAnsi="Times New Roman"/>
          <w:sz w:val="28"/>
          <w:szCs w:val="28"/>
          <w:lang w:val="ru-RU"/>
        </w:rPr>
        <w:br/>
      </w:r>
      <w:r w:rsidR="001B740C">
        <w:rPr>
          <w:rFonts w:ascii="Times New Roman" w:hAnsi="Times New Roman"/>
          <w:sz w:val="28"/>
          <w:szCs w:val="28"/>
          <w:lang w:val="ru-RU"/>
        </w:rPr>
        <w:t>и ортопедия</w:t>
      </w:r>
      <w:r>
        <w:rPr>
          <w:rFonts w:ascii="Times New Roman" w:hAnsi="Times New Roman"/>
          <w:sz w:val="28"/>
          <w:szCs w:val="28"/>
          <w:lang w:val="ru-RU"/>
        </w:rPr>
        <w:t>" на территории Волгоградской области</w:t>
      </w:r>
    </w:p>
    <w:p w:rsidR="00731BA3" w:rsidRDefault="00731BA3" w:rsidP="009A11F3">
      <w:pPr>
        <w:pStyle w:val="a8"/>
        <w:rPr>
          <w:rFonts w:ascii="Times New Roman" w:hAnsi="Times New Roman"/>
          <w:sz w:val="28"/>
          <w:szCs w:val="28"/>
          <w:lang w:val="ru-RU"/>
        </w:rPr>
      </w:pPr>
    </w:p>
    <w:p w:rsidR="00731BA3" w:rsidRDefault="00731BA3" w:rsidP="00423308">
      <w:pPr>
        <w:pStyle w:val="a8"/>
        <w:rPr>
          <w:rFonts w:ascii="Times New Roman" w:hAnsi="Times New Roman"/>
          <w:sz w:val="28"/>
          <w:szCs w:val="28"/>
          <w:lang w:val="ru-RU"/>
        </w:rPr>
      </w:pPr>
    </w:p>
    <w:p w:rsidR="001B740C" w:rsidRDefault="00A9020C" w:rsidP="00A9020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В целях совершенствования организации оказания медицинской помощи детскому населению с заболеваниями по профилю "травматология </w:t>
      </w:r>
      <w:r w:rsidR="00A20DF2">
        <w:rPr>
          <w:rFonts w:ascii="Times New Roman" w:hAnsi="Times New Roman"/>
          <w:sz w:val="28"/>
          <w:szCs w:val="28"/>
          <w:lang w:val="ru-RU" w:eastAsia="ru-RU"/>
        </w:rPr>
        <w:br/>
      </w:r>
      <w:r>
        <w:rPr>
          <w:rFonts w:ascii="Times New Roman" w:hAnsi="Times New Roman"/>
          <w:sz w:val="28"/>
          <w:szCs w:val="28"/>
          <w:lang w:val="ru-RU" w:eastAsia="ru-RU"/>
        </w:rPr>
        <w:t>и ортопедия" на т</w:t>
      </w:r>
      <w:r w:rsidR="00A56227">
        <w:rPr>
          <w:rFonts w:ascii="Times New Roman" w:hAnsi="Times New Roman"/>
          <w:sz w:val="28"/>
          <w:szCs w:val="28"/>
          <w:lang w:val="ru-RU" w:eastAsia="ru-RU"/>
        </w:rPr>
        <w:t>ерритории Волгоградской области и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в соответствии с приказ</w:t>
      </w:r>
      <w:r w:rsidR="00A56227">
        <w:rPr>
          <w:rFonts w:ascii="Times New Roman" w:hAnsi="Times New Roman"/>
          <w:sz w:val="28"/>
          <w:szCs w:val="28"/>
          <w:lang w:val="ru-RU" w:eastAsia="ru-RU"/>
        </w:rPr>
        <w:t>ом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Министерства здравоохранения Российской Федерации от 12 </w:t>
      </w:r>
      <w:r w:rsidRPr="00C50EA5">
        <w:rPr>
          <w:rFonts w:ascii="Times New Roman" w:hAnsi="Times New Roman"/>
          <w:sz w:val="28"/>
          <w:szCs w:val="28"/>
          <w:lang w:val="ru-RU" w:eastAsia="ru-RU"/>
        </w:rPr>
        <w:t xml:space="preserve">ноября 2012 г. </w:t>
      </w:r>
      <w:hyperlink r:id="rId8" w:history="1">
        <w:r w:rsidRPr="00C50EA5">
          <w:rPr>
            <w:rFonts w:ascii="Times New Roman" w:hAnsi="Times New Roman"/>
            <w:sz w:val="28"/>
            <w:szCs w:val="28"/>
            <w:lang w:val="ru-RU" w:eastAsia="ru-RU"/>
          </w:rPr>
          <w:t>№ 901н</w:t>
        </w:r>
      </w:hyperlink>
      <w:r>
        <w:rPr>
          <w:rFonts w:ascii="Times New Roman" w:hAnsi="Times New Roman"/>
          <w:sz w:val="28"/>
          <w:szCs w:val="28"/>
          <w:lang w:val="ru-RU" w:eastAsia="ru-RU"/>
        </w:rPr>
        <w:t xml:space="preserve"> "Об утверждении Порядка оказания медицинской помощи населению по профилю "травматология и ортопедия" </w:t>
      </w:r>
    </w:p>
    <w:p w:rsidR="00731BA3" w:rsidRDefault="00731BA3" w:rsidP="009A11F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р и к 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ы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в а ю:</w:t>
      </w:r>
    </w:p>
    <w:p w:rsidR="00C50EA5" w:rsidRDefault="00C50EA5" w:rsidP="00E4661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1. Определить:</w:t>
      </w:r>
    </w:p>
    <w:p w:rsidR="00C50EA5" w:rsidRDefault="00C50EA5" w:rsidP="00E4661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1.1. </w:t>
      </w:r>
      <w:hyperlink r:id="rId9" w:history="1">
        <w:r w:rsidRPr="00C50EA5">
          <w:rPr>
            <w:rFonts w:ascii="Times New Roman" w:hAnsi="Times New Roman"/>
            <w:sz w:val="28"/>
            <w:szCs w:val="28"/>
            <w:lang w:val="ru-RU" w:eastAsia="ru-RU"/>
          </w:rPr>
          <w:t>Распределение</w:t>
        </w:r>
      </w:hyperlink>
      <w:r w:rsidRPr="00C50EA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медицинских организаций, подведомственных комитету здравоохранения Волгоградской области (далее - медицинские организации), </w:t>
      </w:r>
      <w:r>
        <w:rPr>
          <w:rFonts w:ascii="Times New Roman" w:hAnsi="Times New Roman"/>
          <w:sz w:val="28"/>
          <w:szCs w:val="28"/>
          <w:lang w:val="ru-RU" w:eastAsia="ru-RU"/>
        </w:rPr>
        <w:br/>
        <w:t xml:space="preserve">по уровням при оказании медицинской помощи детскому населению </w:t>
      </w:r>
      <w:r>
        <w:rPr>
          <w:rFonts w:ascii="Times New Roman" w:hAnsi="Times New Roman"/>
          <w:sz w:val="28"/>
          <w:szCs w:val="28"/>
          <w:lang w:val="ru-RU" w:eastAsia="ru-RU"/>
        </w:rPr>
        <w:br/>
        <w:t>с заболеваниями по профилю "травматология и ортопедия" на территории Волгоградской области согласно пр</w:t>
      </w:r>
      <w:r w:rsidR="00A56227">
        <w:rPr>
          <w:rFonts w:ascii="Times New Roman" w:hAnsi="Times New Roman"/>
          <w:sz w:val="28"/>
          <w:szCs w:val="28"/>
          <w:lang w:val="ru-RU" w:eastAsia="ru-RU"/>
        </w:rPr>
        <w:t>иложению 1 к настоящему приказу.</w:t>
      </w:r>
    </w:p>
    <w:p w:rsidR="00C50EA5" w:rsidRDefault="00C50EA5" w:rsidP="00E46610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Pr="00F97DB8">
        <w:rPr>
          <w:rFonts w:ascii="Times New Roman" w:hAnsi="Times New Roman" w:cs="Times New Roman"/>
          <w:sz w:val="28"/>
          <w:szCs w:val="28"/>
        </w:rPr>
        <w:t xml:space="preserve">Территориальное </w:t>
      </w:r>
      <w:hyperlink w:anchor="Par202" w:tooltip="ТЕРРИТОРИАЛЬНОЕ ЗАКРЕПЛЕНИЕ ГОСУДАРСТВЕННЫХ УЧРЕЖДЕНИЙ" w:history="1">
        <w:r w:rsidRPr="00F97DB8">
          <w:rPr>
            <w:rFonts w:ascii="Times New Roman" w:hAnsi="Times New Roman" w:cs="Times New Roman"/>
            <w:sz w:val="28"/>
            <w:szCs w:val="28"/>
          </w:rPr>
          <w:t>закрепление</w:t>
        </w:r>
      </w:hyperlink>
      <w:r w:rsidRPr="00F97D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медицинских организаций,</w:t>
      </w:r>
      <w:r w:rsidRPr="004416D1">
        <w:rPr>
          <w:rFonts w:ascii="Times New Roman" w:hAnsi="Times New Roman" w:cs="Times New Roman"/>
          <w:sz w:val="28"/>
          <w:szCs w:val="28"/>
        </w:rPr>
        <w:t xml:space="preserve"> </w:t>
      </w:r>
      <w:r w:rsidRPr="00F97DB8">
        <w:rPr>
          <w:rFonts w:ascii="Times New Roman" w:hAnsi="Times New Roman" w:cs="Times New Roman"/>
          <w:sz w:val="28"/>
          <w:szCs w:val="28"/>
        </w:rPr>
        <w:t xml:space="preserve">оказывающих круглосуточную стационарную медицинскую помощь детскому населению </w:t>
      </w:r>
      <w:r>
        <w:rPr>
          <w:rFonts w:ascii="Times New Roman" w:hAnsi="Times New Roman" w:cs="Times New Roman"/>
          <w:sz w:val="28"/>
          <w:szCs w:val="28"/>
        </w:rPr>
        <w:br/>
      </w:r>
      <w:r w:rsidRPr="00F97DB8">
        <w:rPr>
          <w:rFonts w:ascii="Times New Roman" w:hAnsi="Times New Roman" w:cs="Times New Roman"/>
          <w:sz w:val="28"/>
          <w:szCs w:val="28"/>
        </w:rPr>
        <w:t xml:space="preserve">с заболеваниями по профилю </w:t>
      </w:r>
      <w:r>
        <w:rPr>
          <w:rFonts w:ascii="Times New Roman" w:hAnsi="Times New Roman"/>
          <w:sz w:val="28"/>
          <w:szCs w:val="28"/>
        </w:rPr>
        <w:t>"травматология и ортопедия", согласно пр</w:t>
      </w:r>
      <w:r w:rsidR="00A56227">
        <w:rPr>
          <w:rFonts w:ascii="Times New Roman" w:hAnsi="Times New Roman"/>
          <w:sz w:val="28"/>
          <w:szCs w:val="28"/>
        </w:rPr>
        <w:t>иложению 2 к настоящему приказу.</w:t>
      </w:r>
    </w:p>
    <w:p w:rsidR="00C50EA5" w:rsidRDefault="00C50EA5" w:rsidP="00E4661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1.3. </w:t>
      </w:r>
      <w:hyperlink r:id="rId10" w:history="1">
        <w:r w:rsidRPr="00C50EA5">
          <w:rPr>
            <w:rFonts w:ascii="Times New Roman" w:hAnsi="Times New Roman"/>
            <w:sz w:val="28"/>
            <w:szCs w:val="28"/>
            <w:lang w:val="ru-RU" w:eastAsia="ru-RU"/>
          </w:rPr>
          <w:t>Маршрутизацию</w:t>
        </w:r>
      </w:hyperlink>
      <w:r w:rsidRPr="00C50EA5">
        <w:rPr>
          <w:rFonts w:ascii="Times New Roman" w:hAnsi="Times New Roman"/>
          <w:sz w:val="28"/>
          <w:szCs w:val="28"/>
          <w:lang w:val="ru-RU" w:eastAsia="ru-RU"/>
        </w:rPr>
        <w:t xml:space="preserve"> де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тского населения Волгоградской области с целью оказания круглосуточной неотложной амбулаторной медицинской помощи </w:t>
      </w:r>
      <w:r w:rsidR="00A56227">
        <w:rPr>
          <w:rFonts w:ascii="Times New Roman" w:hAnsi="Times New Roman"/>
          <w:sz w:val="28"/>
          <w:szCs w:val="28"/>
          <w:lang w:val="ru-RU" w:eastAsia="ru-RU"/>
        </w:rPr>
        <w:br/>
      </w:r>
      <w:r>
        <w:rPr>
          <w:rFonts w:ascii="Times New Roman" w:hAnsi="Times New Roman"/>
          <w:sz w:val="28"/>
          <w:szCs w:val="28"/>
          <w:lang w:val="ru-RU" w:eastAsia="ru-RU"/>
        </w:rPr>
        <w:t>по профилю "травматология и ортопедия" в условиях кабинетов неотложной травматологии и ортопедии (</w:t>
      </w:r>
      <w:proofErr w:type="spellStart"/>
      <w:r w:rsidR="000E109D">
        <w:rPr>
          <w:rFonts w:ascii="Times New Roman" w:hAnsi="Times New Roman"/>
          <w:sz w:val="28"/>
          <w:szCs w:val="28"/>
          <w:lang w:val="ru-RU" w:eastAsia="ru-RU"/>
        </w:rPr>
        <w:t>т</w:t>
      </w:r>
      <w:r w:rsidR="00A56227">
        <w:rPr>
          <w:rFonts w:ascii="Times New Roman" w:hAnsi="Times New Roman"/>
          <w:sz w:val="28"/>
          <w:szCs w:val="28"/>
          <w:lang w:val="ru-RU" w:eastAsia="ru-RU"/>
        </w:rPr>
        <w:t>равмпункт</w:t>
      </w:r>
      <w:r w:rsidR="000E109D">
        <w:rPr>
          <w:rFonts w:ascii="Times New Roman" w:hAnsi="Times New Roman"/>
          <w:sz w:val="28"/>
          <w:szCs w:val="28"/>
          <w:lang w:val="ru-RU" w:eastAsia="ru-RU"/>
        </w:rPr>
        <w:t>ов</w:t>
      </w:r>
      <w:proofErr w:type="spellEnd"/>
      <w:r w:rsidR="00A56227">
        <w:rPr>
          <w:rFonts w:ascii="Times New Roman" w:hAnsi="Times New Roman"/>
          <w:sz w:val="28"/>
          <w:szCs w:val="28"/>
          <w:lang w:val="ru-RU" w:eastAsia="ru-RU"/>
        </w:rPr>
        <w:t>)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согласно приложению 3 </w:t>
      </w:r>
      <w:r w:rsidR="00A56227">
        <w:rPr>
          <w:rFonts w:ascii="Times New Roman" w:hAnsi="Times New Roman"/>
          <w:sz w:val="28"/>
          <w:szCs w:val="28"/>
          <w:lang w:val="ru-RU" w:eastAsia="ru-RU"/>
        </w:rPr>
        <w:br/>
      </w:r>
      <w:r>
        <w:rPr>
          <w:rFonts w:ascii="Times New Roman" w:hAnsi="Times New Roman"/>
          <w:sz w:val="28"/>
          <w:szCs w:val="28"/>
          <w:lang w:val="ru-RU" w:eastAsia="ru-RU"/>
        </w:rPr>
        <w:t>к настоящему приказу.</w:t>
      </w:r>
    </w:p>
    <w:p w:rsidR="00C50EA5" w:rsidRDefault="00C50EA5" w:rsidP="00E4661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</w:t>
      </w:r>
      <w:r>
        <w:rPr>
          <w:rFonts w:ascii="Times New Roman" w:hAnsi="Times New Roman"/>
          <w:sz w:val="28"/>
          <w:szCs w:val="28"/>
          <w:lang w:val="ru-RU" w:eastAsia="ru-RU"/>
        </w:rPr>
        <w:t>Руководителям медицинских организаций организовать:</w:t>
      </w:r>
    </w:p>
    <w:p w:rsidR="00C50EA5" w:rsidRDefault="00C50EA5" w:rsidP="00E4661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2.1. Работу в части оказания медицинской помощи детскому населению </w:t>
      </w:r>
      <w:r w:rsidR="00A20DF2">
        <w:rPr>
          <w:rFonts w:ascii="Times New Roman" w:hAnsi="Times New Roman"/>
          <w:sz w:val="28"/>
          <w:szCs w:val="28"/>
          <w:lang w:val="ru-RU" w:eastAsia="ru-RU"/>
        </w:rPr>
        <w:br/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с заболеваниями по профилю "травматология и ортопедия" в соответствии </w:t>
      </w:r>
      <w:r w:rsidR="00A20DF2">
        <w:rPr>
          <w:rFonts w:ascii="Times New Roman" w:hAnsi="Times New Roman"/>
          <w:sz w:val="28"/>
          <w:szCs w:val="28"/>
          <w:lang w:val="ru-RU" w:eastAsia="ru-RU"/>
        </w:rPr>
        <w:br/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с </w:t>
      </w:r>
      <w:r w:rsidRPr="00A20DF2">
        <w:rPr>
          <w:rFonts w:ascii="Times New Roman" w:hAnsi="Times New Roman"/>
          <w:sz w:val="28"/>
          <w:szCs w:val="28"/>
          <w:lang w:val="ru-RU" w:eastAsia="ru-RU"/>
        </w:rPr>
        <w:t xml:space="preserve">требованиями </w:t>
      </w:r>
      <w:hyperlink r:id="rId11" w:history="1">
        <w:r w:rsidRPr="00A20DF2">
          <w:rPr>
            <w:rFonts w:ascii="Times New Roman" w:hAnsi="Times New Roman"/>
            <w:sz w:val="28"/>
            <w:szCs w:val="28"/>
            <w:lang w:val="ru-RU" w:eastAsia="ru-RU"/>
          </w:rPr>
          <w:t>приказа</w:t>
        </w:r>
      </w:hyperlink>
      <w:r w:rsidRPr="00A20DF2">
        <w:rPr>
          <w:rFonts w:ascii="Times New Roman" w:hAnsi="Times New Roman"/>
          <w:sz w:val="28"/>
          <w:szCs w:val="28"/>
          <w:lang w:val="ru-RU" w:eastAsia="ru-RU"/>
        </w:rPr>
        <w:t xml:space="preserve"> Министерства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здравоохранения Российской Федерации </w:t>
      </w:r>
      <w:r w:rsidR="00A20DF2">
        <w:rPr>
          <w:rFonts w:ascii="Times New Roman" w:hAnsi="Times New Roman"/>
          <w:sz w:val="28"/>
          <w:szCs w:val="28"/>
          <w:lang w:val="ru-RU" w:eastAsia="ru-RU"/>
        </w:rPr>
        <w:br/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от 12 ноября 2012 г. № 901н "Об утверждении Порядка оказания медицинской </w:t>
      </w:r>
      <w:r>
        <w:rPr>
          <w:rFonts w:ascii="Times New Roman" w:hAnsi="Times New Roman"/>
          <w:sz w:val="28"/>
          <w:szCs w:val="28"/>
          <w:lang w:val="ru-RU" w:eastAsia="ru-RU"/>
        </w:rPr>
        <w:lastRenderedPageBreak/>
        <w:t xml:space="preserve">помощи населению по профилю "травматология и </w:t>
      </w:r>
      <w:r w:rsidR="00E46610">
        <w:rPr>
          <w:rFonts w:ascii="Times New Roman" w:hAnsi="Times New Roman"/>
          <w:sz w:val="28"/>
          <w:szCs w:val="28"/>
          <w:lang w:val="ru-RU" w:eastAsia="ru-RU"/>
        </w:rPr>
        <w:t>ортопедия" и настоящего приказа.</w:t>
      </w:r>
    </w:p>
    <w:p w:rsidR="00C50EA5" w:rsidRDefault="00C50EA5" w:rsidP="00E4661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2.2. Медицинскую эвакуацию детей, нуждающихся в госпитализации </w:t>
      </w:r>
      <w:r>
        <w:rPr>
          <w:rFonts w:ascii="Times New Roman" w:hAnsi="Times New Roman"/>
          <w:sz w:val="28"/>
          <w:szCs w:val="28"/>
          <w:lang w:val="ru-RU" w:eastAsia="ru-RU"/>
        </w:rPr>
        <w:br/>
        <w:t xml:space="preserve">по экстренным показаниям с заболеваниями по профилю "травматология </w:t>
      </w:r>
      <w:r w:rsidR="00A20DF2">
        <w:rPr>
          <w:rFonts w:ascii="Times New Roman" w:hAnsi="Times New Roman"/>
          <w:sz w:val="28"/>
          <w:szCs w:val="28"/>
          <w:lang w:val="ru-RU" w:eastAsia="ru-RU"/>
        </w:rPr>
        <w:br/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и ортопедия", в медицинские организации, имеющие в своей структуре отделение анестезиологии-реанимации или блок (палату) реанимации и интенсивной терапии, санитарным транспортом медицинской </w:t>
      </w:r>
      <w:r w:rsidR="00E46610">
        <w:rPr>
          <w:rFonts w:ascii="Times New Roman" w:hAnsi="Times New Roman"/>
          <w:sz w:val="28"/>
          <w:szCs w:val="28"/>
          <w:lang w:val="ru-RU" w:eastAsia="ru-RU"/>
        </w:rPr>
        <w:t>организации.</w:t>
      </w:r>
    </w:p>
    <w:p w:rsidR="00C50EA5" w:rsidRDefault="00C50EA5" w:rsidP="00E4661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2.3. Перевод детей с заболеваниями по профилю "травматология и ортопедия" после устранения угрожающих жизни состояний</w:t>
      </w:r>
      <w:r w:rsidR="00E46610">
        <w:rPr>
          <w:rFonts w:ascii="Times New Roman" w:hAnsi="Times New Roman"/>
          <w:sz w:val="28"/>
          <w:szCs w:val="28"/>
          <w:lang w:val="ru-RU" w:eastAsia="ru-RU"/>
        </w:rPr>
        <w:t>,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при наличии медицинских показаний и с целью оказания специализированной медицинской помощи согласно </w:t>
      </w:r>
      <w:hyperlink r:id="rId12" w:history="1">
        <w:r w:rsidRPr="00C50EA5">
          <w:rPr>
            <w:rFonts w:ascii="Times New Roman" w:hAnsi="Times New Roman"/>
            <w:sz w:val="28"/>
            <w:szCs w:val="28"/>
            <w:lang w:val="ru-RU" w:eastAsia="ru-RU"/>
          </w:rPr>
          <w:t>приложению 2</w:t>
        </w:r>
      </w:hyperlink>
      <w:r w:rsidRPr="00C50EA5">
        <w:rPr>
          <w:rFonts w:ascii="Times New Roman" w:hAnsi="Times New Roman"/>
          <w:sz w:val="28"/>
          <w:szCs w:val="28"/>
          <w:lang w:val="ru-RU" w:eastAsia="ru-RU"/>
        </w:rPr>
        <w:t xml:space="preserve"> к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настоящему приказу.</w:t>
      </w:r>
    </w:p>
    <w:p w:rsidR="00C50EA5" w:rsidRDefault="00C50EA5" w:rsidP="00E4661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  <w:lang w:val="ru-RU" w:eastAsia="ru-RU"/>
        </w:rPr>
        <w:t xml:space="preserve">Главному врачу государственного бюджетного учреждения здравоохранения "Клиническая станция скорой медицинской помощи" О.А.Ярыгину и руководителям медицинских организаций, имеющих в своем составе отделения скорой медицинской помощи, организовать эвакуацию детского населения, проживающего на подведомственной территории, нуждающегося в госпитализации по экстренным показаниям с заболеваниями по профилю "травматология </w:t>
      </w:r>
      <w:r w:rsidR="00E46610">
        <w:rPr>
          <w:rFonts w:ascii="Times New Roman" w:hAnsi="Times New Roman"/>
          <w:sz w:val="28"/>
          <w:szCs w:val="28"/>
          <w:lang w:val="ru-RU" w:eastAsia="ru-RU"/>
        </w:rPr>
        <w:br/>
      </w:r>
      <w:r>
        <w:rPr>
          <w:rFonts w:ascii="Times New Roman" w:hAnsi="Times New Roman"/>
          <w:sz w:val="28"/>
          <w:szCs w:val="28"/>
          <w:lang w:val="ru-RU" w:eastAsia="ru-RU"/>
        </w:rPr>
        <w:t>и ортопедия", в медицинские организации, имеющие в своей структуре отделение анестезиологии-реанимации или блок (палату) реанимации</w:t>
      </w:r>
      <w:proofErr w:type="gramEnd"/>
      <w:r>
        <w:rPr>
          <w:rFonts w:ascii="Times New Roman" w:hAnsi="Times New Roman"/>
          <w:sz w:val="28"/>
          <w:szCs w:val="28"/>
          <w:lang w:val="ru-RU" w:eastAsia="ru-RU"/>
        </w:rPr>
        <w:t xml:space="preserve"> и интенсивной терапии.</w:t>
      </w:r>
    </w:p>
    <w:p w:rsidR="00C50EA5" w:rsidRDefault="00C50EA5" w:rsidP="00E4661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 Признать утратившими силу приказы комитета здравоохранения Волгоградской области:</w:t>
      </w:r>
    </w:p>
    <w:p w:rsidR="00C50EA5" w:rsidRDefault="00C50EA5" w:rsidP="00E4661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23 ноября 2015 г. № 4073 "Об организации трехуровневой системы оказания медицинской помощи детскому населению по профилю "травматология </w:t>
      </w:r>
      <w:r w:rsidR="00A20DF2">
        <w:rPr>
          <w:rFonts w:ascii="Times New Roman" w:hAnsi="Times New Roman"/>
          <w:sz w:val="28"/>
          <w:szCs w:val="28"/>
          <w:lang w:val="ru-RU" w:eastAsia="ru-RU"/>
        </w:rPr>
        <w:br/>
      </w:r>
      <w:r>
        <w:rPr>
          <w:rFonts w:ascii="Times New Roman" w:hAnsi="Times New Roman"/>
          <w:sz w:val="28"/>
          <w:szCs w:val="28"/>
          <w:lang w:val="ru-RU" w:eastAsia="ru-RU"/>
        </w:rPr>
        <w:t>и ортопедия" на территории Волгоградской области";</w:t>
      </w:r>
    </w:p>
    <w:p w:rsidR="00C50EA5" w:rsidRDefault="00C50EA5" w:rsidP="00E4661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от 29 сентября 2017 г. № 2673 "О внесении изменений в приказ комитета здравоохранения Волгоградской области от 23.11.2015 </w:t>
      </w:r>
      <w:r w:rsidR="00E46610">
        <w:rPr>
          <w:rFonts w:ascii="Times New Roman" w:hAnsi="Times New Roman"/>
          <w:sz w:val="28"/>
          <w:szCs w:val="28"/>
          <w:lang w:val="ru-RU" w:eastAsia="ru-RU"/>
        </w:rPr>
        <w:t>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4073 "Об организации трехуровневой системы оказания медицинской помощи детскому населению </w:t>
      </w:r>
      <w:r>
        <w:rPr>
          <w:rFonts w:ascii="Times New Roman" w:hAnsi="Times New Roman"/>
          <w:sz w:val="28"/>
          <w:szCs w:val="28"/>
          <w:lang w:val="ru-RU" w:eastAsia="ru-RU"/>
        </w:rPr>
        <w:br/>
        <w:t>по профилю "травматология и ортопедия" на территории Волгоградской области".</w:t>
      </w:r>
    </w:p>
    <w:p w:rsidR="00C50EA5" w:rsidRDefault="00C50EA5" w:rsidP="00E4661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5. </w:t>
      </w:r>
      <w:r>
        <w:rPr>
          <w:rFonts w:ascii="Times New Roman" w:hAnsi="Times New Roman"/>
          <w:sz w:val="28"/>
          <w:szCs w:val="28"/>
          <w:lang w:val="ru-RU"/>
        </w:rPr>
        <w:t xml:space="preserve">Контроль исполнения приказа возложить на первого заместителя председателя комитета здравоохранения Волгоградской области </w:t>
      </w:r>
      <w:r>
        <w:rPr>
          <w:rFonts w:ascii="Times New Roman" w:hAnsi="Times New Roman"/>
          <w:sz w:val="28"/>
          <w:szCs w:val="28"/>
          <w:lang w:val="ru-RU"/>
        </w:rPr>
        <w:br/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ru-RU"/>
        </w:rPr>
        <w:t>И.А. Карасеву.</w:t>
      </w:r>
    </w:p>
    <w:p w:rsidR="00C50EA5" w:rsidRPr="008A6EC4" w:rsidRDefault="00C50EA5" w:rsidP="00C50EA5">
      <w:pPr>
        <w:tabs>
          <w:tab w:val="left" w:pos="426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  <w:lang w:val="ru-RU"/>
        </w:rPr>
      </w:pPr>
    </w:p>
    <w:p w:rsidR="008A6EC4" w:rsidRDefault="008A6EC4" w:rsidP="00DE125F">
      <w:pPr>
        <w:tabs>
          <w:tab w:val="left" w:pos="426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  <w:lang w:val="ru-RU"/>
        </w:rPr>
      </w:pPr>
    </w:p>
    <w:p w:rsidR="00423308" w:rsidRDefault="00423308" w:rsidP="00DE125F">
      <w:pPr>
        <w:tabs>
          <w:tab w:val="left" w:pos="426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  <w:lang w:val="ru-RU"/>
        </w:rPr>
      </w:pPr>
    </w:p>
    <w:p w:rsidR="008A6EC4" w:rsidRDefault="00400BDD" w:rsidP="00DE125F">
      <w:pPr>
        <w:tabs>
          <w:tab w:val="left" w:pos="426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  <w:lang w:val="ru-RU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ru-RU"/>
        </w:rPr>
        <w:t>Председатель</w:t>
      </w:r>
      <w:r w:rsidR="008A6EC4" w:rsidRPr="008A6EC4">
        <w:rPr>
          <w:rFonts w:ascii="Times New Roman CYR" w:hAnsi="Times New Roman CYR" w:cs="Times New Roman CYR"/>
          <w:color w:val="000000"/>
          <w:sz w:val="28"/>
          <w:szCs w:val="28"/>
          <w:lang w:val="ru-RU"/>
        </w:rPr>
        <w:t xml:space="preserve"> комитета здравоохранения</w:t>
      </w:r>
    </w:p>
    <w:p w:rsidR="008A6EC4" w:rsidRPr="008A6EC4" w:rsidRDefault="008A6EC4" w:rsidP="00DE125F">
      <w:pPr>
        <w:tabs>
          <w:tab w:val="left" w:pos="426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  <w:lang w:val="ru-RU"/>
        </w:rPr>
      </w:pPr>
      <w:r w:rsidRPr="008A6EC4">
        <w:rPr>
          <w:rFonts w:ascii="Times New Roman CYR" w:hAnsi="Times New Roman CYR" w:cs="Times New Roman CYR"/>
          <w:color w:val="000000"/>
          <w:sz w:val="28"/>
          <w:szCs w:val="28"/>
          <w:lang w:val="ru-RU"/>
        </w:rPr>
        <w:t xml:space="preserve">Волгоградской области                          </w:t>
      </w:r>
      <w:r>
        <w:rPr>
          <w:rFonts w:ascii="Times New Roman CYR" w:hAnsi="Times New Roman CYR" w:cs="Times New Roman CYR"/>
          <w:color w:val="000000"/>
          <w:sz w:val="28"/>
          <w:szCs w:val="28"/>
          <w:lang w:val="ru-RU"/>
        </w:rPr>
        <w:t xml:space="preserve">        </w:t>
      </w:r>
      <w:r w:rsidR="0061757E">
        <w:rPr>
          <w:rFonts w:ascii="Times New Roman CYR" w:hAnsi="Times New Roman CYR" w:cs="Times New Roman CYR"/>
          <w:color w:val="000000"/>
          <w:sz w:val="28"/>
          <w:szCs w:val="28"/>
          <w:lang w:val="ru-RU"/>
        </w:rPr>
        <w:t xml:space="preserve">   </w:t>
      </w:r>
      <w:r w:rsidR="00842E36">
        <w:rPr>
          <w:rFonts w:ascii="Times New Roman CYR" w:hAnsi="Times New Roman CYR" w:cs="Times New Roman CYR"/>
          <w:color w:val="000000"/>
          <w:sz w:val="28"/>
          <w:szCs w:val="28"/>
          <w:lang w:val="ru-RU"/>
        </w:rPr>
        <w:t xml:space="preserve">                       </w:t>
      </w:r>
      <w:r w:rsidR="00DE125F">
        <w:rPr>
          <w:rFonts w:ascii="Times New Roman CYR" w:hAnsi="Times New Roman CYR" w:cs="Times New Roman CYR"/>
          <w:color w:val="000000"/>
          <w:sz w:val="28"/>
          <w:szCs w:val="28"/>
          <w:lang w:val="ru-RU"/>
        </w:rPr>
        <w:t xml:space="preserve">                     </w:t>
      </w:r>
      <w:r w:rsidR="00842E36">
        <w:rPr>
          <w:rFonts w:ascii="Times New Roman CYR" w:hAnsi="Times New Roman CYR" w:cs="Times New Roman CYR"/>
          <w:color w:val="000000"/>
          <w:sz w:val="28"/>
          <w:szCs w:val="28"/>
          <w:lang w:val="ru-RU"/>
        </w:rPr>
        <w:t xml:space="preserve">  </w:t>
      </w:r>
      <w:r w:rsidR="003D36F1">
        <w:rPr>
          <w:rFonts w:ascii="Times New Roman CYR" w:hAnsi="Times New Roman CYR" w:cs="Times New Roman CYR"/>
          <w:color w:val="000000"/>
          <w:sz w:val="28"/>
          <w:szCs w:val="28"/>
          <w:lang w:val="ru-RU"/>
        </w:rPr>
        <w:t>А.И.</w:t>
      </w:r>
      <w:r w:rsidR="00DE125F">
        <w:rPr>
          <w:rFonts w:ascii="Times New Roman CYR" w:hAnsi="Times New Roman CYR" w:cs="Times New Roman CYR"/>
          <w:color w:val="000000"/>
          <w:sz w:val="28"/>
          <w:szCs w:val="28"/>
          <w:lang w:val="ru-RU"/>
        </w:rPr>
        <w:t xml:space="preserve"> </w:t>
      </w:r>
      <w:proofErr w:type="spellStart"/>
      <w:r w:rsidR="003D36F1">
        <w:rPr>
          <w:rFonts w:ascii="Times New Roman CYR" w:hAnsi="Times New Roman CYR" w:cs="Times New Roman CYR"/>
          <w:color w:val="000000"/>
          <w:sz w:val="28"/>
          <w:szCs w:val="28"/>
          <w:lang w:val="ru-RU"/>
        </w:rPr>
        <w:t>Себелев</w:t>
      </w:r>
      <w:proofErr w:type="spellEnd"/>
    </w:p>
    <w:p w:rsidR="008A6EC4" w:rsidRDefault="008A6EC4" w:rsidP="00DE125F">
      <w:pPr>
        <w:tabs>
          <w:tab w:val="left" w:pos="426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  <w:lang w:val="ru-RU"/>
        </w:rPr>
      </w:pPr>
    </w:p>
    <w:p w:rsidR="00DE125F" w:rsidRDefault="00DE125F" w:rsidP="00B31620">
      <w:pPr>
        <w:tabs>
          <w:tab w:val="left" w:pos="426"/>
        </w:tabs>
        <w:autoSpaceDE w:val="0"/>
        <w:autoSpaceDN w:val="0"/>
        <w:adjustRightInd w:val="0"/>
        <w:spacing w:line="240" w:lineRule="exact"/>
        <w:jc w:val="both"/>
        <w:rPr>
          <w:rFonts w:ascii="Times New Roman CYR" w:hAnsi="Times New Roman CYR" w:cs="Times New Roman CYR"/>
          <w:color w:val="000000"/>
          <w:sz w:val="28"/>
          <w:szCs w:val="28"/>
          <w:lang w:val="ru-RU"/>
        </w:rPr>
      </w:pPr>
    </w:p>
    <w:p w:rsidR="00DE125F" w:rsidRDefault="00DE125F" w:rsidP="00B31620">
      <w:pPr>
        <w:tabs>
          <w:tab w:val="left" w:pos="426"/>
        </w:tabs>
        <w:autoSpaceDE w:val="0"/>
        <w:autoSpaceDN w:val="0"/>
        <w:adjustRightInd w:val="0"/>
        <w:spacing w:line="240" w:lineRule="exact"/>
        <w:jc w:val="both"/>
        <w:rPr>
          <w:rFonts w:ascii="Times New Roman CYR" w:hAnsi="Times New Roman CYR" w:cs="Times New Roman CYR"/>
          <w:color w:val="000000"/>
          <w:sz w:val="28"/>
          <w:szCs w:val="28"/>
          <w:lang w:val="ru-RU"/>
        </w:rPr>
      </w:pPr>
    </w:p>
    <w:p w:rsidR="00DE125F" w:rsidRDefault="00DE125F" w:rsidP="00B31620">
      <w:pPr>
        <w:tabs>
          <w:tab w:val="left" w:pos="426"/>
        </w:tabs>
        <w:autoSpaceDE w:val="0"/>
        <w:autoSpaceDN w:val="0"/>
        <w:adjustRightInd w:val="0"/>
        <w:spacing w:line="240" w:lineRule="exact"/>
        <w:jc w:val="both"/>
        <w:rPr>
          <w:rFonts w:ascii="Times New Roman CYR" w:hAnsi="Times New Roman CYR" w:cs="Times New Roman CYR"/>
          <w:color w:val="000000"/>
          <w:sz w:val="28"/>
          <w:szCs w:val="28"/>
          <w:lang w:val="ru-RU"/>
        </w:rPr>
      </w:pPr>
    </w:p>
    <w:p w:rsidR="0034104A" w:rsidRDefault="0034104A" w:rsidP="00B31620">
      <w:pPr>
        <w:tabs>
          <w:tab w:val="left" w:pos="426"/>
        </w:tabs>
        <w:autoSpaceDE w:val="0"/>
        <w:autoSpaceDN w:val="0"/>
        <w:adjustRightInd w:val="0"/>
        <w:spacing w:line="240" w:lineRule="exact"/>
        <w:jc w:val="both"/>
        <w:rPr>
          <w:rFonts w:ascii="Times New Roman CYR" w:hAnsi="Times New Roman CYR" w:cs="Times New Roman CYR"/>
          <w:color w:val="000000"/>
          <w:sz w:val="28"/>
          <w:szCs w:val="28"/>
          <w:lang w:val="ru-RU"/>
        </w:rPr>
      </w:pPr>
    </w:p>
    <w:p w:rsidR="0034104A" w:rsidRDefault="0034104A" w:rsidP="00B31620">
      <w:pPr>
        <w:tabs>
          <w:tab w:val="left" w:pos="426"/>
        </w:tabs>
        <w:autoSpaceDE w:val="0"/>
        <w:autoSpaceDN w:val="0"/>
        <w:adjustRightInd w:val="0"/>
        <w:spacing w:line="240" w:lineRule="exact"/>
        <w:jc w:val="both"/>
        <w:rPr>
          <w:rFonts w:ascii="Times New Roman CYR" w:hAnsi="Times New Roman CYR" w:cs="Times New Roman CYR"/>
          <w:color w:val="000000"/>
          <w:sz w:val="28"/>
          <w:szCs w:val="28"/>
          <w:lang w:val="ru-RU"/>
        </w:rPr>
      </w:pPr>
    </w:p>
    <w:p w:rsidR="00E46610" w:rsidRDefault="00E46610" w:rsidP="00B31620">
      <w:pPr>
        <w:tabs>
          <w:tab w:val="left" w:pos="426"/>
        </w:tabs>
        <w:autoSpaceDE w:val="0"/>
        <w:autoSpaceDN w:val="0"/>
        <w:adjustRightInd w:val="0"/>
        <w:spacing w:line="240" w:lineRule="exact"/>
        <w:jc w:val="both"/>
        <w:rPr>
          <w:rFonts w:ascii="Times New Roman CYR" w:hAnsi="Times New Roman CYR" w:cs="Times New Roman CYR"/>
          <w:color w:val="000000"/>
          <w:sz w:val="28"/>
          <w:szCs w:val="28"/>
          <w:lang w:val="ru-RU"/>
        </w:rPr>
      </w:pPr>
    </w:p>
    <w:p w:rsidR="00E46610" w:rsidRDefault="00E46610" w:rsidP="00B31620">
      <w:pPr>
        <w:tabs>
          <w:tab w:val="left" w:pos="426"/>
        </w:tabs>
        <w:autoSpaceDE w:val="0"/>
        <w:autoSpaceDN w:val="0"/>
        <w:adjustRightInd w:val="0"/>
        <w:spacing w:line="240" w:lineRule="exact"/>
        <w:jc w:val="both"/>
        <w:rPr>
          <w:rFonts w:ascii="Times New Roman CYR" w:hAnsi="Times New Roman CYR" w:cs="Times New Roman CYR"/>
          <w:color w:val="000000"/>
          <w:sz w:val="28"/>
          <w:szCs w:val="28"/>
          <w:lang w:val="ru-RU"/>
        </w:rPr>
      </w:pPr>
    </w:p>
    <w:p w:rsidR="00DE125F" w:rsidRDefault="00DE125F" w:rsidP="00B31620">
      <w:pPr>
        <w:tabs>
          <w:tab w:val="left" w:pos="426"/>
        </w:tabs>
        <w:autoSpaceDE w:val="0"/>
        <w:autoSpaceDN w:val="0"/>
        <w:adjustRightInd w:val="0"/>
        <w:spacing w:line="240" w:lineRule="exact"/>
        <w:jc w:val="both"/>
        <w:rPr>
          <w:rFonts w:ascii="Times New Roman CYR" w:hAnsi="Times New Roman CYR" w:cs="Times New Roman CYR"/>
          <w:color w:val="000000"/>
          <w:sz w:val="28"/>
          <w:szCs w:val="28"/>
          <w:lang w:val="ru-RU"/>
        </w:rPr>
      </w:pPr>
    </w:p>
    <w:p w:rsidR="009A11F3" w:rsidRDefault="009A11F3" w:rsidP="00B31620">
      <w:pPr>
        <w:tabs>
          <w:tab w:val="left" w:pos="426"/>
        </w:tabs>
        <w:autoSpaceDE w:val="0"/>
        <w:autoSpaceDN w:val="0"/>
        <w:adjustRightInd w:val="0"/>
        <w:spacing w:line="240" w:lineRule="exact"/>
        <w:jc w:val="both"/>
        <w:rPr>
          <w:rFonts w:ascii="Times New Roman CYR" w:hAnsi="Times New Roman CYR" w:cs="Times New Roman CYR"/>
          <w:color w:val="000000"/>
          <w:sz w:val="28"/>
          <w:szCs w:val="28"/>
          <w:lang w:val="ru-RU"/>
        </w:rPr>
      </w:pPr>
    </w:p>
    <w:p w:rsidR="0036512E" w:rsidRPr="009A11F3" w:rsidRDefault="001B740C" w:rsidP="008A6EC4">
      <w:pPr>
        <w:autoSpaceDE w:val="0"/>
        <w:autoSpaceDN w:val="0"/>
        <w:adjustRightInd w:val="0"/>
        <w:spacing w:line="240" w:lineRule="exact"/>
        <w:jc w:val="both"/>
        <w:rPr>
          <w:rFonts w:ascii="Times New Roman CYR" w:hAnsi="Times New Roman CYR" w:cs="Times New Roman CYR"/>
          <w:color w:val="000000"/>
          <w:sz w:val="20"/>
          <w:szCs w:val="20"/>
          <w:lang w:val="ru-RU"/>
        </w:rPr>
      </w:pPr>
      <w:r w:rsidRPr="009A11F3">
        <w:rPr>
          <w:rFonts w:ascii="Times New Roman CYR" w:hAnsi="Times New Roman CYR" w:cs="Times New Roman CYR"/>
          <w:color w:val="000000"/>
          <w:sz w:val="20"/>
          <w:szCs w:val="20"/>
          <w:lang w:val="ru-RU"/>
        </w:rPr>
        <w:t>Безбожнова</w:t>
      </w:r>
      <w:r w:rsidR="0070736E" w:rsidRPr="009A11F3">
        <w:rPr>
          <w:rFonts w:ascii="Times New Roman CYR" w:hAnsi="Times New Roman CYR" w:cs="Times New Roman CYR"/>
          <w:color w:val="000000"/>
          <w:sz w:val="20"/>
          <w:szCs w:val="20"/>
          <w:lang w:val="ru-RU"/>
        </w:rPr>
        <w:t xml:space="preserve"> Людмила Евгеньевна</w:t>
      </w:r>
    </w:p>
    <w:p w:rsidR="008A6EC4" w:rsidRPr="009A11F3" w:rsidRDefault="008A6EC4" w:rsidP="008A6EC4">
      <w:pPr>
        <w:autoSpaceDE w:val="0"/>
        <w:autoSpaceDN w:val="0"/>
        <w:adjustRightInd w:val="0"/>
        <w:spacing w:line="240" w:lineRule="exact"/>
        <w:jc w:val="both"/>
        <w:rPr>
          <w:rFonts w:ascii="Times New Roman CYR" w:hAnsi="Times New Roman CYR" w:cs="Times New Roman CYR"/>
          <w:color w:val="000000"/>
          <w:sz w:val="20"/>
          <w:szCs w:val="20"/>
          <w:highlight w:val="white"/>
          <w:lang w:val="ru-RU"/>
        </w:rPr>
      </w:pPr>
      <w:r w:rsidRPr="009A11F3">
        <w:rPr>
          <w:rFonts w:ascii="Times New Roman CYR" w:hAnsi="Times New Roman CYR" w:cs="Times New Roman CYR"/>
          <w:color w:val="000000"/>
          <w:sz w:val="20"/>
          <w:szCs w:val="20"/>
          <w:lang w:val="ru-RU"/>
        </w:rPr>
        <w:t>30-82-9</w:t>
      </w:r>
      <w:r w:rsidR="001B740C" w:rsidRPr="009A11F3">
        <w:rPr>
          <w:rFonts w:ascii="Times New Roman CYR" w:hAnsi="Times New Roman CYR" w:cs="Times New Roman CYR"/>
          <w:color w:val="000000"/>
          <w:sz w:val="20"/>
          <w:szCs w:val="20"/>
          <w:lang w:val="ru-RU"/>
        </w:rPr>
        <w:t>7</w:t>
      </w:r>
    </w:p>
    <w:sectPr w:rsidR="008A6EC4" w:rsidRPr="009A11F3" w:rsidSect="009A11F3">
      <w:headerReference w:type="default" r:id="rId13"/>
      <w:headerReference w:type="first" r:id="rId14"/>
      <w:pgSz w:w="11906" w:h="16838" w:code="9"/>
      <w:pgMar w:top="1134" w:right="567" w:bottom="1134" w:left="1134" w:header="0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227" w:rsidRDefault="00A56227" w:rsidP="006B65C9">
      <w:r>
        <w:separator/>
      </w:r>
    </w:p>
  </w:endnote>
  <w:endnote w:type="continuationSeparator" w:id="0">
    <w:p w:rsidR="00A56227" w:rsidRDefault="00A56227" w:rsidP="006B6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227" w:rsidRDefault="00A56227" w:rsidP="006B65C9">
      <w:r>
        <w:separator/>
      </w:r>
    </w:p>
  </w:footnote>
  <w:footnote w:type="continuationSeparator" w:id="0">
    <w:p w:rsidR="00A56227" w:rsidRDefault="00A56227" w:rsidP="006B65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39328729"/>
      <w:docPartObj>
        <w:docPartGallery w:val="Page Numbers (Top of Page)"/>
        <w:docPartUnique/>
      </w:docPartObj>
    </w:sdtPr>
    <w:sdtContent>
      <w:p w:rsidR="00A56227" w:rsidRDefault="00A56227">
        <w:pPr>
          <w:pStyle w:val="af3"/>
          <w:jc w:val="center"/>
          <w:rPr>
            <w:lang w:val="ru-RU"/>
          </w:rPr>
        </w:pPr>
      </w:p>
      <w:p w:rsidR="00A56227" w:rsidRDefault="005D6B80">
        <w:pPr>
          <w:pStyle w:val="af3"/>
          <w:jc w:val="center"/>
        </w:pPr>
        <w:fldSimple w:instr=" PAGE   \* MERGEFORMAT ">
          <w:r w:rsidR="000E109D">
            <w:rPr>
              <w:noProof/>
            </w:rPr>
            <w:t>2</w:t>
          </w:r>
        </w:fldSimple>
      </w:p>
    </w:sdtContent>
  </w:sdt>
  <w:p w:rsidR="00A56227" w:rsidRDefault="00A56227">
    <w:pPr>
      <w:pStyle w:val="af3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227" w:rsidRPr="000D160D" w:rsidRDefault="00A56227" w:rsidP="000D160D">
    <w:pPr>
      <w:spacing w:before="120" w:line="360" w:lineRule="auto"/>
      <w:jc w:val="center"/>
      <w:rPr>
        <w:rFonts w:ascii="Times New Roman" w:hAnsi="Times New Roman"/>
        <w:sz w:val="60"/>
        <w:szCs w:val="60"/>
        <w:lang w:val="ru-RU"/>
      </w:rPr>
    </w:pPr>
    <w:r>
      <w:rPr>
        <w:rFonts w:ascii="Times New Roman" w:hAnsi="Times New Roman"/>
        <w:noProof/>
        <w:sz w:val="28"/>
        <w:szCs w:val="28"/>
        <w:lang w:val="ru-RU" w:eastAsia="ru-R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3010535</wp:posOffset>
          </wp:positionH>
          <wp:positionV relativeFrom="page">
            <wp:posOffset>558165</wp:posOffset>
          </wp:positionV>
          <wp:extent cx="459105" cy="612140"/>
          <wp:effectExtent l="0" t="0" r="0" b="0"/>
          <wp:wrapNone/>
          <wp:docPr id="1" name="Рисунок 1" descr="gerb9_4343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erb9_43434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9105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56227" w:rsidRDefault="00A56227" w:rsidP="00EE0D4F">
    <w:pPr>
      <w:jc w:val="center"/>
      <w:rPr>
        <w:rFonts w:ascii="Times New Roman" w:hAnsi="Times New Roman"/>
        <w:sz w:val="28"/>
        <w:szCs w:val="28"/>
        <w:lang w:val="ru-RU"/>
      </w:rPr>
    </w:pPr>
  </w:p>
  <w:p w:rsidR="00A56227" w:rsidRDefault="00A56227" w:rsidP="00EE0D4F">
    <w:pPr>
      <w:jc w:val="center"/>
      <w:rPr>
        <w:rFonts w:ascii="Times New Roman" w:hAnsi="Times New Roman"/>
        <w:sz w:val="28"/>
        <w:szCs w:val="28"/>
        <w:lang w:val="ru-RU"/>
      </w:rPr>
    </w:pPr>
  </w:p>
  <w:p w:rsidR="00A56227" w:rsidRDefault="00A56227" w:rsidP="00EE0D4F">
    <w:pPr>
      <w:jc w:val="center"/>
      <w:rPr>
        <w:rFonts w:ascii="Times New Roman" w:hAnsi="Times New Roman"/>
        <w:sz w:val="28"/>
        <w:szCs w:val="28"/>
        <w:lang w:val="ru-RU"/>
      </w:rPr>
    </w:pPr>
  </w:p>
  <w:p w:rsidR="00A56227" w:rsidRPr="00B701E8" w:rsidRDefault="00A56227" w:rsidP="00EE0D4F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КОМИТЕТ ЗДРАВООХРАНЕНИЯ</w:t>
    </w:r>
  </w:p>
  <w:p w:rsidR="00A56227" w:rsidRDefault="00A56227" w:rsidP="00EE0D4F">
    <w:pPr>
      <w:spacing w:line="360" w:lineRule="auto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ВОЛГОГРАДСКОЙ ОБЛАСТИ</w:t>
    </w:r>
  </w:p>
  <w:p w:rsidR="00A56227" w:rsidRDefault="00A56227" w:rsidP="00EE0D4F">
    <w:pPr>
      <w:spacing w:line="360" w:lineRule="auto"/>
      <w:jc w:val="center"/>
    </w:pPr>
    <w:r>
      <w:rPr>
        <w:rFonts w:ascii="Times New Roman" w:hAnsi="Times New Roman"/>
        <w:b/>
        <w:spacing w:val="20"/>
        <w:sz w:val="28"/>
        <w:szCs w:val="28"/>
      </w:rPr>
      <w:t>ПРИКАЗ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275C7"/>
    <w:multiLevelType w:val="multilevel"/>
    <w:tmpl w:val="94EA6EE8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81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0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0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">
    <w:nsid w:val="24E34950"/>
    <w:multiLevelType w:val="multilevel"/>
    <w:tmpl w:val="46522024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81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0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0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">
    <w:nsid w:val="3D0E761C"/>
    <w:multiLevelType w:val="multilevel"/>
    <w:tmpl w:val="94EA6EE8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81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0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0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">
    <w:nsid w:val="716B6FEF"/>
    <w:multiLevelType w:val="multilevel"/>
    <w:tmpl w:val="52F84EA2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81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0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0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">
    <w:nsid w:val="7AEC1052"/>
    <w:multiLevelType w:val="hybridMultilevel"/>
    <w:tmpl w:val="C8248F04"/>
    <w:lvl w:ilvl="0" w:tplc="019C38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/>
  <w:rsids>
    <w:rsidRoot w:val="007C7C09"/>
    <w:rsid w:val="00000418"/>
    <w:rsid w:val="00001F76"/>
    <w:rsid w:val="00005B07"/>
    <w:rsid w:val="0000655F"/>
    <w:rsid w:val="00006CD9"/>
    <w:rsid w:val="00010FCD"/>
    <w:rsid w:val="000125CB"/>
    <w:rsid w:val="00012A1D"/>
    <w:rsid w:val="0001482A"/>
    <w:rsid w:val="000152F0"/>
    <w:rsid w:val="00022617"/>
    <w:rsid w:val="00024083"/>
    <w:rsid w:val="00024DE3"/>
    <w:rsid w:val="00025AA2"/>
    <w:rsid w:val="00026469"/>
    <w:rsid w:val="00031F10"/>
    <w:rsid w:val="00032EC2"/>
    <w:rsid w:val="00033C29"/>
    <w:rsid w:val="00036C47"/>
    <w:rsid w:val="0003755A"/>
    <w:rsid w:val="00037AF7"/>
    <w:rsid w:val="00042630"/>
    <w:rsid w:val="00042A16"/>
    <w:rsid w:val="00044ECB"/>
    <w:rsid w:val="000450B3"/>
    <w:rsid w:val="0004514A"/>
    <w:rsid w:val="0004554F"/>
    <w:rsid w:val="00046588"/>
    <w:rsid w:val="00047F27"/>
    <w:rsid w:val="00051197"/>
    <w:rsid w:val="0005190A"/>
    <w:rsid w:val="000519B8"/>
    <w:rsid w:val="00052010"/>
    <w:rsid w:val="0005285E"/>
    <w:rsid w:val="00054695"/>
    <w:rsid w:val="00054A72"/>
    <w:rsid w:val="00055693"/>
    <w:rsid w:val="0005597D"/>
    <w:rsid w:val="00057DEC"/>
    <w:rsid w:val="00061EC4"/>
    <w:rsid w:val="00062B89"/>
    <w:rsid w:val="00064958"/>
    <w:rsid w:val="00065438"/>
    <w:rsid w:val="00066460"/>
    <w:rsid w:val="00067DD5"/>
    <w:rsid w:val="00067F2C"/>
    <w:rsid w:val="00071F62"/>
    <w:rsid w:val="0007201F"/>
    <w:rsid w:val="00072301"/>
    <w:rsid w:val="00072890"/>
    <w:rsid w:val="00073322"/>
    <w:rsid w:val="00075371"/>
    <w:rsid w:val="000758F4"/>
    <w:rsid w:val="00076343"/>
    <w:rsid w:val="00076450"/>
    <w:rsid w:val="00080A7D"/>
    <w:rsid w:val="00080B56"/>
    <w:rsid w:val="00082CB5"/>
    <w:rsid w:val="00083B51"/>
    <w:rsid w:val="00084002"/>
    <w:rsid w:val="00086DAF"/>
    <w:rsid w:val="00087A89"/>
    <w:rsid w:val="00092F83"/>
    <w:rsid w:val="00093899"/>
    <w:rsid w:val="00095319"/>
    <w:rsid w:val="00096511"/>
    <w:rsid w:val="00096561"/>
    <w:rsid w:val="00097551"/>
    <w:rsid w:val="000A051C"/>
    <w:rsid w:val="000A2D5D"/>
    <w:rsid w:val="000A3F36"/>
    <w:rsid w:val="000A6CAC"/>
    <w:rsid w:val="000A7235"/>
    <w:rsid w:val="000B0E6E"/>
    <w:rsid w:val="000B23BB"/>
    <w:rsid w:val="000B33C9"/>
    <w:rsid w:val="000B4EE5"/>
    <w:rsid w:val="000B50A5"/>
    <w:rsid w:val="000B50B9"/>
    <w:rsid w:val="000C21D5"/>
    <w:rsid w:val="000C2D01"/>
    <w:rsid w:val="000C4DD1"/>
    <w:rsid w:val="000C551C"/>
    <w:rsid w:val="000C5BAE"/>
    <w:rsid w:val="000C5E45"/>
    <w:rsid w:val="000D0451"/>
    <w:rsid w:val="000D11B8"/>
    <w:rsid w:val="000D11C7"/>
    <w:rsid w:val="000D160D"/>
    <w:rsid w:val="000D18A0"/>
    <w:rsid w:val="000D18BF"/>
    <w:rsid w:val="000D2FBE"/>
    <w:rsid w:val="000D3ECE"/>
    <w:rsid w:val="000D3EF4"/>
    <w:rsid w:val="000D4A27"/>
    <w:rsid w:val="000D66F7"/>
    <w:rsid w:val="000E109D"/>
    <w:rsid w:val="000E1792"/>
    <w:rsid w:val="000E2DB0"/>
    <w:rsid w:val="000E3ED0"/>
    <w:rsid w:val="000E47F9"/>
    <w:rsid w:val="000E596B"/>
    <w:rsid w:val="000E5D1A"/>
    <w:rsid w:val="000E662B"/>
    <w:rsid w:val="000E6A82"/>
    <w:rsid w:val="000E6E45"/>
    <w:rsid w:val="000E7C01"/>
    <w:rsid w:val="000E7F5D"/>
    <w:rsid w:val="000F2319"/>
    <w:rsid w:val="000F23D7"/>
    <w:rsid w:val="000F6CDC"/>
    <w:rsid w:val="00100F74"/>
    <w:rsid w:val="00102039"/>
    <w:rsid w:val="00102B23"/>
    <w:rsid w:val="00104601"/>
    <w:rsid w:val="001055CB"/>
    <w:rsid w:val="00106FC0"/>
    <w:rsid w:val="0011303D"/>
    <w:rsid w:val="001200B9"/>
    <w:rsid w:val="00120405"/>
    <w:rsid w:val="00123523"/>
    <w:rsid w:val="0012417B"/>
    <w:rsid w:val="00124992"/>
    <w:rsid w:val="00125011"/>
    <w:rsid w:val="00126C7F"/>
    <w:rsid w:val="00132282"/>
    <w:rsid w:val="0013613D"/>
    <w:rsid w:val="0013675C"/>
    <w:rsid w:val="00136EAB"/>
    <w:rsid w:val="00141DF5"/>
    <w:rsid w:val="001420E5"/>
    <w:rsid w:val="0014219B"/>
    <w:rsid w:val="0014350C"/>
    <w:rsid w:val="00143A9B"/>
    <w:rsid w:val="00144586"/>
    <w:rsid w:val="0014658F"/>
    <w:rsid w:val="001465C0"/>
    <w:rsid w:val="001472C6"/>
    <w:rsid w:val="0015084A"/>
    <w:rsid w:val="00152123"/>
    <w:rsid w:val="001531A1"/>
    <w:rsid w:val="00153BA4"/>
    <w:rsid w:val="0015449E"/>
    <w:rsid w:val="00156308"/>
    <w:rsid w:val="0015764A"/>
    <w:rsid w:val="00157936"/>
    <w:rsid w:val="00157A37"/>
    <w:rsid w:val="0016007C"/>
    <w:rsid w:val="00161722"/>
    <w:rsid w:val="0016205A"/>
    <w:rsid w:val="00162EF8"/>
    <w:rsid w:val="00163241"/>
    <w:rsid w:val="00163C77"/>
    <w:rsid w:val="00164D07"/>
    <w:rsid w:val="001657FA"/>
    <w:rsid w:val="001706B2"/>
    <w:rsid w:val="001716C2"/>
    <w:rsid w:val="00172AF1"/>
    <w:rsid w:val="001730C7"/>
    <w:rsid w:val="001738AA"/>
    <w:rsid w:val="00174573"/>
    <w:rsid w:val="00176C2A"/>
    <w:rsid w:val="00177CA3"/>
    <w:rsid w:val="001813D1"/>
    <w:rsid w:val="00183E02"/>
    <w:rsid w:val="00184B80"/>
    <w:rsid w:val="00185F95"/>
    <w:rsid w:val="00186045"/>
    <w:rsid w:val="00186046"/>
    <w:rsid w:val="001862D4"/>
    <w:rsid w:val="00186F36"/>
    <w:rsid w:val="0018786B"/>
    <w:rsid w:val="001908C1"/>
    <w:rsid w:val="00190B3A"/>
    <w:rsid w:val="0019130F"/>
    <w:rsid w:val="0019144A"/>
    <w:rsid w:val="00192277"/>
    <w:rsid w:val="00192C3B"/>
    <w:rsid w:val="00192EFF"/>
    <w:rsid w:val="00193122"/>
    <w:rsid w:val="00193530"/>
    <w:rsid w:val="00193E58"/>
    <w:rsid w:val="00195E15"/>
    <w:rsid w:val="001972E9"/>
    <w:rsid w:val="001A181D"/>
    <w:rsid w:val="001A237E"/>
    <w:rsid w:val="001A4628"/>
    <w:rsid w:val="001A4D14"/>
    <w:rsid w:val="001A56E2"/>
    <w:rsid w:val="001B193B"/>
    <w:rsid w:val="001B232E"/>
    <w:rsid w:val="001B272E"/>
    <w:rsid w:val="001B3693"/>
    <w:rsid w:val="001B740C"/>
    <w:rsid w:val="001C00FC"/>
    <w:rsid w:val="001C2F54"/>
    <w:rsid w:val="001C6D58"/>
    <w:rsid w:val="001D002B"/>
    <w:rsid w:val="001D1918"/>
    <w:rsid w:val="001D1CE1"/>
    <w:rsid w:val="001D2A02"/>
    <w:rsid w:val="001D2FFD"/>
    <w:rsid w:val="001D385B"/>
    <w:rsid w:val="001D4FAA"/>
    <w:rsid w:val="001D50DE"/>
    <w:rsid w:val="001D67EC"/>
    <w:rsid w:val="001D7127"/>
    <w:rsid w:val="001E0CB5"/>
    <w:rsid w:val="001E31F3"/>
    <w:rsid w:val="001E36EF"/>
    <w:rsid w:val="001E4D87"/>
    <w:rsid w:val="001E53AD"/>
    <w:rsid w:val="001E5EB2"/>
    <w:rsid w:val="001E7DD6"/>
    <w:rsid w:val="001F2A36"/>
    <w:rsid w:val="001F2DDA"/>
    <w:rsid w:val="001F4EF5"/>
    <w:rsid w:val="001F7E70"/>
    <w:rsid w:val="00201426"/>
    <w:rsid w:val="00203964"/>
    <w:rsid w:val="00203AC4"/>
    <w:rsid w:val="00203C94"/>
    <w:rsid w:val="00207449"/>
    <w:rsid w:val="0021103E"/>
    <w:rsid w:val="002114B4"/>
    <w:rsid w:val="00214687"/>
    <w:rsid w:val="00214A48"/>
    <w:rsid w:val="0021604F"/>
    <w:rsid w:val="002215C4"/>
    <w:rsid w:val="00221D84"/>
    <w:rsid w:val="002227A7"/>
    <w:rsid w:val="00223302"/>
    <w:rsid w:val="002251F1"/>
    <w:rsid w:val="00233B57"/>
    <w:rsid w:val="00233D9C"/>
    <w:rsid w:val="002340A8"/>
    <w:rsid w:val="0023470E"/>
    <w:rsid w:val="00236714"/>
    <w:rsid w:val="00236884"/>
    <w:rsid w:val="002431AB"/>
    <w:rsid w:val="0024321B"/>
    <w:rsid w:val="0024519E"/>
    <w:rsid w:val="00245891"/>
    <w:rsid w:val="002458ED"/>
    <w:rsid w:val="0024620C"/>
    <w:rsid w:val="002465B8"/>
    <w:rsid w:val="00246CBA"/>
    <w:rsid w:val="0024743F"/>
    <w:rsid w:val="00250A8B"/>
    <w:rsid w:val="0025172A"/>
    <w:rsid w:val="00252F0D"/>
    <w:rsid w:val="00253400"/>
    <w:rsid w:val="00253B0D"/>
    <w:rsid w:val="00253BF2"/>
    <w:rsid w:val="00254283"/>
    <w:rsid w:val="002562D3"/>
    <w:rsid w:val="00257ADA"/>
    <w:rsid w:val="002602C3"/>
    <w:rsid w:val="002616D0"/>
    <w:rsid w:val="002665E4"/>
    <w:rsid w:val="002668E4"/>
    <w:rsid w:val="00267F84"/>
    <w:rsid w:val="002706CC"/>
    <w:rsid w:val="00272A0A"/>
    <w:rsid w:val="00273ADD"/>
    <w:rsid w:val="002769A4"/>
    <w:rsid w:val="00276F02"/>
    <w:rsid w:val="00277A49"/>
    <w:rsid w:val="0028014F"/>
    <w:rsid w:val="00281891"/>
    <w:rsid w:val="00282C3C"/>
    <w:rsid w:val="0029004B"/>
    <w:rsid w:val="00290C12"/>
    <w:rsid w:val="00290D70"/>
    <w:rsid w:val="00291544"/>
    <w:rsid w:val="002929B7"/>
    <w:rsid w:val="00292A27"/>
    <w:rsid w:val="00293196"/>
    <w:rsid w:val="0029428B"/>
    <w:rsid w:val="00296DF8"/>
    <w:rsid w:val="002A14AA"/>
    <w:rsid w:val="002A2793"/>
    <w:rsid w:val="002A293D"/>
    <w:rsid w:val="002A3558"/>
    <w:rsid w:val="002A4120"/>
    <w:rsid w:val="002A5F22"/>
    <w:rsid w:val="002A6EE8"/>
    <w:rsid w:val="002B1185"/>
    <w:rsid w:val="002B23B7"/>
    <w:rsid w:val="002B24EC"/>
    <w:rsid w:val="002B3416"/>
    <w:rsid w:val="002B3887"/>
    <w:rsid w:val="002B6316"/>
    <w:rsid w:val="002B67FB"/>
    <w:rsid w:val="002C0361"/>
    <w:rsid w:val="002C0596"/>
    <w:rsid w:val="002C06EF"/>
    <w:rsid w:val="002C0D2E"/>
    <w:rsid w:val="002C6F44"/>
    <w:rsid w:val="002D2109"/>
    <w:rsid w:val="002D3920"/>
    <w:rsid w:val="002D4432"/>
    <w:rsid w:val="002D5053"/>
    <w:rsid w:val="002D65C4"/>
    <w:rsid w:val="002D6B1D"/>
    <w:rsid w:val="002D7C05"/>
    <w:rsid w:val="002E171C"/>
    <w:rsid w:val="002E2AA9"/>
    <w:rsid w:val="002E3AA2"/>
    <w:rsid w:val="002E3FFA"/>
    <w:rsid w:val="002E4790"/>
    <w:rsid w:val="002E6012"/>
    <w:rsid w:val="002E6968"/>
    <w:rsid w:val="002E721E"/>
    <w:rsid w:val="002E7A11"/>
    <w:rsid w:val="002F07BB"/>
    <w:rsid w:val="002F0DCE"/>
    <w:rsid w:val="002F1E71"/>
    <w:rsid w:val="002F1FFF"/>
    <w:rsid w:val="002F4069"/>
    <w:rsid w:val="002F46BD"/>
    <w:rsid w:val="002F6DD3"/>
    <w:rsid w:val="002F76B9"/>
    <w:rsid w:val="00300B98"/>
    <w:rsid w:val="00300F29"/>
    <w:rsid w:val="00302745"/>
    <w:rsid w:val="00302FB4"/>
    <w:rsid w:val="0030413C"/>
    <w:rsid w:val="003048C7"/>
    <w:rsid w:val="0030759A"/>
    <w:rsid w:val="003103EB"/>
    <w:rsid w:val="00311ED1"/>
    <w:rsid w:val="003124FD"/>
    <w:rsid w:val="00312B48"/>
    <w:rsid w:val="00312CE8"/>
    <w:rsid w:val="00314D58"/>
    <w:rsid w:val="003157EC"/>
    <w:rsid w:val="003212D9"/>
    <w:rsid w:val="00321724"/>
    <w:rsid w:val="0032218A"/>
    <w:rsid w:val="003228D2"/>
    <w:rsid w:val="00323D26"/>
    <w:rsid w:val="003245D0"/>
    <w:rsid w:val="0032570D"/>
    <w:rsid w:val="00326AF6"/>
    <w:rsid w:val="003313E8"/>
    <w:rsid w:val="00331E19"/>
    <w:rsid w:val="00332788"/>
    <w:rsid w:val="00333266"/>
    <w:rsid w:val="00333615"/>
    <w:rsid w:val="0033437D"/>
    <w:rsid w:val="003350F0"/>
    <w:rsid w:val="00337EA9"/>
    <w:rsid w:val="0034104A"/>
    <w:rsid w:val="00341D72"/>
    <w:rsid w:val="00341D8C"/>
    <w:rsid w:val="003423BC"/>
    <w:rsid w:val="00343E21"/>
    <w:rsid w:val="00345102"/>
    <w:rsid w:val="00345BE9"/>
    <w:rsid w:val="00346AF3"/>
    <w:rsid w:val="00347341"/>
    <w:rsid w:val="0034763F"/>
    <w:rsid w:val="003476CD"/>
    <w:rsid w:val="003501A1"/>
    <w:rsid w:val="00351C99"/>
    <w:rsid w:val="003523B3"/>
    <w:rsid w:val="00353373"/>
    <w:rsid w:val="00354508"/>
    <w:rsid w:val="0035488B"/>
    <w:rsid w:val="003568D2"/>
    <w:rsid w:val="003615C9"/>
    <w:rsid w:val="00361F32"/>
    <w:rsid w:val="00362FFE"/>
    <w:rsid w:val="0036512E"/>
    <w:rsid w:val="003676CA"/>
    <w:rsid w:val="003678FC"/>
    <w:rsid w:val="0037283A"/>
    <w:rsid w:val="00372EFF"/>
    <w:rsid w:val="00374F9B"/>
    <w:rsid w:val="003752B1"/>
    <w:rsid w:val="00377331"/>
    <w:rsid w:val="0037746C"/>
    <w:rsid w:val="00377E76"/>
    <w:rsid w:val="00380B17"/>
    <w:rsid w:val="003825A3"/>
    <w:rsid w:val="00382953"/>
    <w:rsid w:val="00382A96"/>
    <w:rsid w:val="00384EE5"/>
    <w:rsid w:val="003851F3"/>
    <w:rsid w:val="00386D0A"/>
    <w:rsid w:val="00390D25"/>
    <w:rsid w:val="00390E3F"/>
    <w:rsid w:val="00390E4F"/>
    <w:rsid w:val="00392732"/>
    <w:rsid w:val="003935E9"/>
    <w:rsid w:val="00397132"/>
    <w:rsid w:val="00397FA9"/>
    <w:rsid w:val="003A0485"/>
    <w:rsid w:val="003A2002"/>
    <w:rsid w:val="003A26C5"/>
    <w:rsid w:val="003A27D8"/>
    <w:rsid w:val="003A406C"/>
    <w:rsid w:val="003A5963"/>
    <w:rsid w:val="003A6464"/>
    <w:rsid w:val="003A6B38"/>
    <w:rsid w:val="003A7ADD"/>
    <w:rsid w:val="003B1DBB"/>
    <w:rsid w:val="003B23FA"/>
    <w:rsid w:val="003B2523"/>
    <w:rsid w:val="003B2F47"/>
    <w:rsid w:val="003B42C0"/>
    <w:rsid w:val="003B441C"/>
    <w:rsid w:val="003B57A7"/>
    <w:rsid w:val="003C0FF4"/>
    <w:rsid w:val="003C2829"/>
    <w:rsid w:val="003C2E4F"/>
    <w:rsid w:val="003C35A4"/>
    <w:rsid w:val="003C3B7A"/>
    <w:rsid w:val="003C43DB"/>
    <w:rsid w:val="003D0E54"/>
    <w:rsid w:val="003D1F20"/>
    <w:rsid w:val="003D2F0E"/>
    <w:rsid w:val="003D351C"/>
    <w:rsid w:val="003D36F1"/>
    <w:rsid w:val="003D3966"/>
    <w:rsid w:val="003D7857"/>
    <w:rsid w:val="003E1C1A"/>
    <w:rsid w:val="003E2308"/>
    <w:rsid w:val="003E30FC"/>
    <w:rsid w:val="003E493F"/>
    <w:rsid w:val="003E4CDB"/>
    <w:rsid w:val="003E6841"/>
    <w:rsid w:val="003E7139"/>
    <w:rsid w:val="003E71A4"/>
    <w:rsid w:val="003F0200"/>
    <w:rsid w:val="003F12DA"/>
    <w:rsid w:val="003F1D38"/>
    <w:rsid w:val="003F20F5"/>
    <w:rsid w:val="003F3FCC"/>
    <w:rsid w:val="003F45BB"/>
    <w:rsid w:val="003F5FF5"/>
    <w:rsid w:val="003F60C4"/>
    <w:rsid w:val="003F63BD"/>
    <w:rsid w:val="003F6B3D"/>
    <w:rsid w:val="003F79CB"/>
    <w:rsid w:val="003F7D1C"/>
    <w:rsid w:val="003F7F86"/>
    <w:rsid w:val="00400A6D"/>
    <w:rsid w:val="00400AE3"/>
    <w:rsid w:val="00400BDD"/>
    <w:rsid w:val="0040156D"/>
    <w:rsid w:val="0040186F"/>
    <w:rsid w:val="00402767"/>
    <w:rsid w:val="00402DC0"/>
    <w:rsid w:val="004034CC"/>
    <w:rsid w:val="0040654E"/>
    <w:rsid w:val="00407ABF"/>
    <w:rsid w:val="00411DF0"/>
    <w:rsid w:val="00412B9A"/>
    <w:rsid w:val="00412FFF"/>
    <w:rsid w:val="004149EF"/>
    <w:rsid w:val="004163D4"/>
    <w:rsid w:val="00416B09"/>
    <w:rsid w:val="00416BD2"/>
    <w:rsid w:val="00416C32"/>
    <w:rsid w:val="004170F0"/>
    <w:rsid w:val="00417C49"/>
    <w:rsid w:val="00417DC3"/>
    <w:rsid w:val="0042016C"/>
    <w:rsid w:val="00422EE5"/>
    <w:rsid w:val="00423308"/>
    <w:rsid w:val="00424313"/>
    <w:rsid w:val="00425C92"/>
    <w:rsid w:val="00426C34"/>
    <w:rsid w:val="00427AF1"/>
    <w:rsid w:val="00427F8C"/>
    <w:rsid w:val="0043368E"/>
    <w:rsid w:val="004340A7"/>
    <w:rsid w:val="00435234"/>
    <w:rsid w:val="00435EBD"/>
    <w:rsid w:val="00437B1C"/>
    <w:rsid w:val="004401A5"/>
    <w:rsid w:val="00446587"/>
    <w:rsid w:val="004468A7"/>
    <w:rsid w:val="0044772D"/>
    <w:rsid w:val="00447856"/>
    <w:rsid w:val="004511BF"/>
    <w:rsid w:val="00451E46"/>
    <w:rsid w:val="00452F75"/>
    <w:rsid w:val="00454550"/>
    <w:rsid w:val="00455167"/>
    <w:rsid w:val="00455435"/>
    <w:rsid w:val="004572EB"/>
    <w:rsid w:val="00460D0D"/>
    <w:rsid w:val="004640BD"/>
    <w:rsid w:val="00464288"/>
    <w:rsid w:val="0046632E"/>
    <w:rsid w:val="00467140"/>
    <w:rsid w:val="00467C6F"/>
    <w:rsid w:val="004706F1"/>
    <w:rsid w:val="00470AF8"/>
    <w:rsid w:val="00471931"/>
    <w:rsid w:val="004733A4"/>
    <w:rsid w:val="00473F02"/>
    <w:rsid w:val="00474CA7"/>
    <w:rsid w:val="004759F7"/>
    <w:rsid w:val="00476424"/>
    <w:rsid w:val="004808FD"/>
    <w:rsid w:val="00481B63"/>
    <w:rsid w:val="00482198"/>
    <w:rsid w:val="00483FB9"/>
    <w:rsid w:val="004849EC"/>
    <w:rsid w:val="00484FFE"/>
    <w:rsid w:val="0048587F"/>
    <w:rsid w:val="0049020D"/>
    <w:rsid w:val="0049351F"/>
    <w:rsid w:val="0049463A"/>
    <w:rsid w:val="00494C4F"/>
    <w:rsid w:val="00495DDE"/>
    <w:rsid w:val="00497760"/>
    <w:rsid w:val="004A0BF0"/>
    <w:rsid w:val="004A1F21"/>
    <w:rsid w:val="004A274E"/>
    <w:rsid w:val="004A642A"/>
    <w:rsid w:val="004A7336"/>
    <w:rsid w:val="004A7401"/>
    <w:rsid w:val="004A75D7"/>
    <w:rsid w:val="004B0345"/>
    <w:rsid w:val="004B1EFA"/>
    <w:rsid w:val="004B281A"/>
    <w:rsid w:val="004B42BA"/>
    <w:rsid w:val="004B4D1F"/>
    <w:rsid w:val="004B76C4"/>
    <w:rsid w:val="004C0610"/>
    <w:rsid w:val="004C09F3"/>
    <w:rsid w:val="004C0FE6"/>
    <w:rsid w:val="004C16F7"/>
    <w:rsid w:val="004C248A"/>
    <w:rsid w:val="004C2648"/>
    <w:rsid w:val="004C3187"/>
    <w:rsid w:val="004C5A78"/>
    <w:rsid w:val="004C6F91"/>
    <w:rsid w:val="004D1988"/>
    <w:rsid w:val="004D1EB8"/>
    <w:rsid w:val="004D3B53"/>
    <w:rsid w:val="004D3E10"/>
    <w:rsid w:val="004D40E8"/>
    <w:rsid w:val="004D47BD"/>
    <w:rsid w:val="004D4DEB"/>
    <w:rsid w:val="004D5FB9"/>
    <w:rsid w:val="004E21E6"/>
    <w:rsid w:val="004E2A6A"/>
    <w:rsid w:val="004E2F1B"/>
    <w:rsid w:val="004E4EC4"/>
    <w:rsid w:val="004E5685"/>
    <w:rsid w:val="004E67EA"/>
    <w:rsid w:val="004E6959"/>
    <w:rsid w:val="004E732C"/>
    <w:rsid w:val="004E7695"/>
    <w:rsid w:val="004F06D3"/>
    <w:rsid w:val="004F1741"/>
    <w:rsid w:val="004F195A"/>
    <w:rsid w:val="004F2785"/>
    <w:rsid w:val="004F38F3"/>
    <w:rsid w:val="004F4BA3"/>
    <w:rsid w:val="004F5378"/>
    <w:rsid w:val="004F699B"/>
    <w:rsid w:val="00500A39"/>
    <w:rsid w:val="005038A4"/>
    <w:rsid w:val="00504BF7"/>
    <w:rsid w:val="0050624F"/>
    <w:rsid w:val="00506950"/>
    <w:rsid w:val="00506B23"/>
    <w:rsid w:val="00512A90"/>
    <w:rsid w:val="00515538"/>
    <w:rsid w:val="00515BC9"/>
    <w:rsid w:val="005202D1"/>
    <w:rsid w:val="00520C8B"/>
    <w:rsid w:val="00524644"/>
    <w:rsid w:val="00524976"/>
    <w:rsid w:val="0052668A"/>
    <w:rsid w:val="00526866"/>
    <w:rsid w:val="00526AF4"/>
    <w:rsid w:val="00526CEB"/>
    <w:rsid w:val="005273AB"/>
    <w:rsid w:val="00536028"/>
    <w:rsid w:val="00536DBD"/>
    <w:rsid w:val="00537A9E"/>
    <w:rsid w:val="00542615"/>
    <w:rsid w:val="00543CAA"/>
    <w:rsid w:val="0054579F"/>
    <w:rsid w:val="0054623D"/>
    <w:rsid w:val="00546288"/>
    <w:rsid w:val="00550427"/>
    <w:rsid w:val="0055241A"/>
    <w:rsid w:val="00552816"/>
    <w:rsid w:val="005553BF"/>
    <w:rsid w:val="00555595"/>
    <w:rsid w:val="00555DDB"/>
    <w:rsid w:val="00556EA4"/>
    <w:rsid w:val="00557E4D"/>
    <w:rsid w:val="00562001"/>
    <w:rsid w:val="00566809"/>
    <w:rsid w:val="00570225"/>
    <w:rsid w:val="00570A27"/>
    <w:rsid w:val="00570E47"/>
    <w:rsid w:val="005716BF"/>
    <w:rsid w:val="00572188"/>
    <w:rsid w:val="00572398"/>
    <w:rsid w:val="005734A3"/>
    <w:rsid w:val="00574127"/>
    <w:rsid w:val="00574F23"/>
    <w:rsid w:val="00574F87"/>
    <w:rsid w:val="00575B3B"/>
    <w:rsid w:val="005769E1"/>
    <w:rsid w:val="00576DC5"/>
    <w:rsid w:val="00577517"/>
    <w:rsid w:val="005817AD"/>
    <w:rsid w:val="00584C37"/>
    <w:rsid w:val="00585046"/>
    <w:rsid w:val="00585FC9"/>
    <w:rsid w:val="005866DC"/>
    <w:rsid w:val="00586D27"/>
    <w:rsid w:val="00586E9B"/>
    <w:rsid w:val="00590C48"/>
    <w:rsid w:val="005925B4"/>
    <w:rsid w:val="00592E10"/>
    <w:rsid w:val="0059305D"/>
    <w:rsid w:val="00593CDC"/>
    <w:rsid w:val="00594FFD"/>
    <w:rsid w:val="00597256"/>
    <w:rsid w:val="00597CC8"/>
    <w:rsid w:val="005A175D"/>
    <w:rsid w:val="005A20EE"/>
    <w:rsid w:val="005A5646"/>
    <w:rsid w:val="005A703B"/>
    <w:rsid w:val="005A706A"/>
    <w:rsid w:val="005B0917"/>
    <w:rsid w:val="005B2286"/>
    <w:rsid w:val="005B2B9F"/>
    <w:rsid w:val="005B3395"/>
    <w:rsid w:val="005B3EE9"/>
    <w:rsid w:val="005C08C9"/>
    <w:rsid w:val="005C1694"/>
    <w:rsid w:val="005C21B5"/>
    <w:rsid w:val="005C3840"/>
    <w:rsid w:val="005C4CE9"/>
    <w:rsid w:val="005C4D4E"/>
    <w:rsid w:val="005C527F"/>
    <w:rsid w:val="005C601C"/>
    <w:rsid w:val="005C7DA6"/>
    <w:rsid w:val="005D073E"/>
    <w:rsid w:val="005D304A"/>
    <w:rsid w:val="005D3A45"/>
    <w:rsid w:val="005D46B0"/>
    <w:rsid w:val="005D56A5"/>
    <w:rsid w:val="005D6025"/>
    <w:rsid w:val="005D658A"/>
    <w:rsid w:val="005D6B80"/>
    <w:rsid w:val="005D75B8"/>
    <w:rsid w:val="005E16AB"/>
    <w:rsid w:val="005E3711"/>
    <w:rsid w:val="005E5C8F"/>
    <w:rsid w:val="005E6C3D"/>
    <w:rsid w:val="005F0679"/>
    <w:rsid w:val="005F15EB"/>
    <w:rsid w:val="005F183E"/>
    <w:rsid w:val="005F22D9"/>
    <w:rsid w:val="005F4BD6"/>
    <w:rsid w:val="005F4C48"/>
    <w:rsid w:val="005F4F9C"/>
    <w:rsid w:val="005F6436"/>
    <w:rsid w:val="00600ACB"/>
    <w:rsid w:val="00600EEA"/>
    <w:rsid w:val="00603E7C"/>
    <w:rsid w:val="00605B73"/>
    <w:rsid w:val="00606A76"/>
    <w:rsid w:val="00610C45"/>
    <w:rsid w:val="00611DEA"/>
    <w:rsid w:val="00613145"/>
    <w:rsid w:val="00614920"/>
    <w:rsid w:val="00617559"/>
    <w:rsid w:val="0061757E"/>
    <w:rsid w:val="006216B0"/>
    <w:rsid w:val="0062212B"/>
    <w:rsid w:val="006222A8"/>
    <w:rsid w:val="00623252"/>
    <w:rsid w:val="006237DE"/>
    <w:rsid w:val="00624DE3"/>
    <w:rsid w:val="00625DCD"/>
    <w:rsid w:val="00626AEE"/>
    <w:rsid w:val="006270B3"/>
    <w:rsid w:val="006270BE"/>
    <w:rsid w:val="00627930"/>
    <w:rsid w:val="00630ECF"/>
    <w:rsid w:val="0063185D"/>
    <w:rsid w:val="006318A0"/>
    <w:rsid w:val="00631DD6"/>
    <w:rsid w:val="00632408"/>
    <w:rsid w:val="0063698E"/>
    <w:rsid w:val="006424A5"/>
    <w:rsid w:val="00643AF1"/>
    <w:rsid w:val="00643B05"/>
    <w:rsid w:val="0064468E"/>
    <w:rsid w:val="00644933"/>
    <w:rsid w:val="00644F34"/>
    <w:rsid w:val="006456FA"/>
    <w:rsid w:val="00645AFF"/>
    <w:rsid w:val="00646067"/>
    <w:rsid w:val="006479E2"/>
    <w:rsid w:val="0065255D"/>
    <w:rsid w:val="006530C0"/>
    <w:rsid w:val="00653571"/>
    <w:rsid w:val="006541FE"/>
    <w:rsid w:val="00654793"/>
    <w:rsid w:val="00655B83"/>
    <w:rsid w:val="00661525"/>
    <w:rsid w:val="006662CA"/>
    <w:rsid w:val="00671E95"/>
    <w:rsid w:val="00676588"/>
    <w:rsid w:val="00677FAE"/>
    <w:rsid w:val="00682D18"/>
    <w:rsid w:val="00684004"/>
    <w:rsid w:val="00684795"/>
    <w:rsid w:val="00684D49"/>
    <w:rsid w:val="00686B7F"/>
    <w:rsid w:val="006876BE"/>
    <w:rsid w:val="00690D53"/>
    <w:rsid w:val="00691EF4"/>
    <w:rsid w:val="006922F5"/>
    <w:rsid w:val="00692956"/>
    <w:rsid w:val="00693F75"/>
    <w:rsid w:val="0069611B"/>
    <w:rsid w:val="00697838"/>
    <w:rsid w:val="006A02A1"/>
    <w:rsid w:val="006A05E4"/>
    <w:rsid w:val="006A1137"/>
    <w:rsid w:val="006A1A6B"/>
    <w:rsid w:val="006A32E2"/>
    <w:rsid w:val="006A5321"/>
    <w:rsid w:val="006A7C82"/>
    <w:rsid w:val="006B04A5"/>
    <w:rsid w:val="006B0D17"/>
    <w:rsid w:val="006B0D9C"/>
    <w:rsid w:val="006B15F5"/>
    <w:rsid w:val="006B23A3"/>
    <w:rsid w:val="006B611C"/>
    <w:rsid w:val="006B6130"/>
    <w:rsid w:val="006B65C9"/>
    <w:rsid w:val="006B6D95"/>
    <w:rsid w:val="006C1515"/>
    <w:rsid w:val="006C1CFD"/>
    <w:rsid w:val="006C3F2E"/>
    <w:rsid w:val="006C4080"/>
    <w:rsid w:val="006C4471"/>
    <w:rsid w:val="006C4F21"/>
    <w:rsid w:val="006C568F"/>
    <w:rsid w:val="006D0816"/>
    <w:rsid w:val="006D0DF9"/>
    <w:rsid w:val="006D0F1E"/>
    <w:rsid w:val="006D15C6"/>
    <w:rsid w:val="006D4277"/>
    <w:rsid w:val="006D4A1F"/>
    <w:rsid w:val="006D600D"/>
    <w:rsid w:val="006E2E3A"/>
    <w:rsid w:val="006E4831"/>
    <w:rsid w:val="006F1F1E"/>
    <w:rsid w:val="006F2B63"/>
    <w:rsid w:val="006F3ED0"/>
    <w:rsid w:val="006F486E"/>
    <w:rsid w:val="006F7C22"/>
    <w:rsid w:val="00704FE1"/>
    <w:rsid w:val="00705168"/>
    <w:rsid w:val="0070555F"/>
    <w:rsid w:val="00705D77"/>
    <w:rsid w:val="007065CC"/>
    <w:rsid w:val="0070736E"/>
    <w:rsid w:val="007076A8"/>
    <w:rsid w:val="00710DAC"/>
    <w:rsid w:val="007113C3"/>
    <w:rsid w:val="0071255A"/>
    <w:rsid w:val="00721606"/>
    <w:rsid w:val="00722142"/>
    <w:rsid w:val="00723A85"/>
    <w:rsid w:val="00724AD2"/>
    <w:rsid w:val="0072632D"/>
    <w:rsid w:val="00726844"/>
    <w:rsid w:val="00730B3B"/>
    <w:rsid w:val="007318AC"/>
    <w:rsid w:val="00731B98"/>
    <w:rsid w:val="00731BA3"/>
    <w:rsid w:val="00732AF5"/>
    <w:rsid w:val="007336FC"/>
    <w:rsid w:val="00733752"/>
    <w:rsid w:val="007354D8"/>
    <w:rsid w:val="00735764"/>
    <w:rsid w:val="00736957"/>
    <w:rsid w:val="007377A0"/>
    <w:rsid w:val="007410C6"/>
    <w:rsid w:val="00742C78"/>
    <w:rsid w:val="007437AF"/>
    <w:rsid w:val="00744339"/>
    <w:rsid w:val="007447CB"/>
    <w:rsid w:val="0074730B"/>
    <w:rsid w:val="00747A77"/>
    <w:rsid w:val="00747C1F"/>
    <w:rsid w:val="007500A1"/>
    <w:rsid w:val="007517B0"/>
    <w:rsid w:val="00754401"/>
    <w:rsid w:val="00754DF1"/>
    <w:rsid w:val="0075515F"/>
    <w:rsid w:val="00755D76"/>
    <w:rsid w:val="00755D98"/>
    <w:rsid w:val="0075646B"/>
    <w:rsid w:val="00756C48"/>
    <w:rsid w:val="00757672"/>
    <w:rsid w:val="00765440"/>
    <w:rsid w:val="00765EF4"/>
    <w:rsid w:val="007705C9"/>
    <w:rsid w:val="0077598E"/>
    <w:rsid w:val="007766B2"/>
    <w:rsid w:val="00776968"/>
    <w:rsid w:val="00780007"/>
    <w:rsid w:val="00782691"/>
    <w:rsid w:val="00783F4C"/>
    <w:rsid w:val="007847BC"/>
    <w:rsid w:val="0078700C"/>
    <w:rsid w:val="00787737"/>
    <w:rsid w:val="00790B48"/>
    <w:rsid w:val="00791F40"/>
    <w:rsid w:val="00792449"/>
    <w:rsid w:val="0079586A"/>
    <w:rsid w:val="007A00F5"/>
    <w:rsid w:val="007A1D2B"/>
    <w:rsid w:val="007A26BF"/>
    <w:rsid w:val="007A2FD1"/>
    <w:rsid w:val="007A358F"/>
    <w:rsid w:val="007B14F5"/>
    <w:rsid w:val="007B32BA"/>
    <w:rsid w:val="007B33D5"/>
    <w:rsid w:val="007B535F"/>
    <w:rsid w:val="007B62EB"/>
    <w:rsid w:val="007B63A6"/>
    <w:rsid w:val="007B78CD"/>
    <w:rsid w:val="007C02F3"/>
    <w:rsid w:val="007C3F09"/>
    <w:rsid w:val="007C40AC"/>
    <w:rsid w:val="007C4D45"/>
    <w:rsid w:val="007C5025"/>
    <w:rsid w:val="007C75EA"/>
    <w:rsid w:val="007C7614"/>
    <w:rsid w:val="007C7C09"/>
    <w:rsid w:val="007D0ACD"/>
    <w:rsid w:val="007D4FC2"/>
    <w:rsid w:val="007D5B5A"/>
    <w:rsid w:val="007D6B2B"/>
    <w:rsid w:val="007D7516"/>
    <w:rsid w:val="007E0795"/>
    <w:rsid w:val="007E0BA3"/>
    <w:rsid w:val="007E0BBF"/>
    <w:rsid w:val="007E2901"/>
    <w:rsid w:val="007E2F75"/>
    <w:rsid w:val="007E2F84"/>
    <w:rsid w:val="007E7976"/>
    <w:rsid w:val="007F0A99"/>
    <w:rsid w:val="007F1DF3"/>
    <w:rsid w:val="007F33F6"/>
    <w:rsid w:val="007F3C32"/>
    <w:rsid w:val="007F644D"/>
    <w:rsid w:val="007F6500"/>
    <w:rsid w:val="00803930"/>
    <w:rsid w:val="00803E2B"/>
    <w:rsid w:val="00804064"/>
    <w:rsid w:val="008051A5"/>
    <w:rsid w:val="00805424"/>
    <w:rsid w:val="00815773"/>
    <w:rsid w:val="008158E5"/>
    <w:rsid w:val="0081692A"/>
    <w:rsid w:val="00820E17"/>
    <w:rsid w:val="00822CDF"/>
    <w:rsid w:val="008231D5"/>
    <w:rsid w:val="0083013A"/>
    <w:rsid w:val="00831934"/>
    <w:rsid w:val="00831A3E"/>
    <w:rsid w:val="00832646"/>
    <w:rsid w:val="008330E0"/>
    <w:rsid w:val="00834253"/>
    <w:rsid w:val="00834871"/>
    <w:rsid w:val="00836CBC"/>
    <w:rsid w:val="00836E94"/>
    <w:rsid w:val="00840224"/>
    <w:rsid w:val="00841571"/>
    <w:rsid w:val="00842CBA"/>
    <w:rsid w:val="00842E36"/>
    <w:rsid w:val="00843961"/>
    <w:rsid w:val="00843B58"/>
    <w:rsid w:val="00843C64"/>
    <w:rsid w:val="00850112"/>
    <w:rsid w:val="00851325"/>
    <w:rsid w:val="00852C15"/>
    <w:rsid w:val="00854C97"/>
    <w:rsid w:val="00855A21"/>
    <w:rsid w:val="00855FED"/>
    <w:rsid w:val="00856221"/>
    <w:rsid w:val="00856422"/>
    <w:rsid w:val="0086079E"/>
    <w:rsid w:val="00860BF8"/>
    <w:rsid w:val="00861F77"/>
    <w:rsid w:val="00862B04"/>
    <w:rsid w:val="00864374"/>
    <w:rsid w:val="00864D9E"/>
    <w:rsid w:val="0086517C"/>
    <w:rsid w:val="00866069"/>
    <w:rsid w:val="00866AAC"/>
    <w:rsid w:val="00867D07"/>
    <w:rsid w:val="00873DA4"/>
    <w:rsid w:val="008743D7"/>
    <w:rsid w:val="00874732"/>
    <w:rsid w:val="00874AC2"/>
    <w:rsid w:val="00875590"/>
    <w:rsid w:val="00875E16"/>
    <w:rsid w:val="008760CB"/>
    <w:rsid w:val="00876D6F"/>
    <w:rsid w:val="00880C13"/>
    <w:rsid w:val="00882DE6"/>
    <w:rsid w:val="008836BB"/>
    <w:rsid w:val="0088682C"/>
    <w:rsid w:val="0088777B"/>
    <w:rsid w:val="00890604"/>
    <w:rsid w:val="008907FA"/>
    <w:rsid w:val="00894529"/>
    <w:rsid w:val="008945D6"/>
    <w:rsid w:val="008949C2"/>
    <w:rsid w:val="008A2ECF"/>
    <w:rsid w:val="008A2FA5"/>
    <w:rsid w:val="008A3003"/>
    <w:rsid w:val="008A6EC4"/>
    <w:rsid w:val="008B0646"/>
    <w:rsid w:val="008B197F"/>
    <w:rsid w:val="008B1CB2"/>
    <w:rsid w:val="008B211A"/>
    <w:rsid w:val="008B26C8"/>
    <w:rsid w:val="008B2C63"/>
    <w:rsid w:val="008B60E0"/>
    <w:rsid w:val="008B6202"/>
    <w:rsid w:val="008B7644"/>
    <w:rsid w:val="008C0279"/>
    <w:rsid w:val="008C260C"/>
    <w:rsid w:val="008C2C3B"/>
    <w:rsid w:val="008C3930"/>
    <w:rsid w:val="008C3F87"/>
    <w:rsid w:val="008C465D"/>
    <w:rsid w:val="008C4ACA"/>
    <w:rsid w:val="008D0D73"/>
    <w:rsid w:val="008D1258"/>
    <w:rsid w:val="008D1D2E"/>
    <w:rsid w:val="008D1DD3"/>
    <w:rsid w:val="008D58FB"/>
    <w:rsid w:val="008E15F1"/>
    <w:rsid w:val="008E3F98"/>
    <w:rsid w:val="008E478E"/>
    <w:rsid w:val="008E60AB"/>
    <w:rsid w:val="008E6352"/>
    <w:rsid w:val="008E78FF"/>
    <w:rsid w:val="008E7B21"/>
    <w:rsid w:val="008F0172"/>
    <w:rsid w:val="008F0C61"/>
    <w:rsid w:val="008F1418"/>
    <w:rsid w:val="008F1D46"/>
    <w:rsid w:val="008F1F4E"/>
    <w:rsid w:val="008F2C3D"/>
    <w:rsid w:val="008F2F6B"/>
    <w:rsid w:val="008F3ADF"/>
    <w:rsid w:val="008F3C3F"/>
    <w:rsid w:val="008F3F5B"/>
    <w:rsid w:val="008F408A"/>
    <w:rsid w:val="008F4B5E"/>
    <w:rsid w:val="008F4BF9"/>
    <w:rsid w:val="008F751A"/>
    <w:rsid w:val="008F7564"/>
    <w:rsid w:val="008F7E03"/>
    <w:rsid w:val="00900437"/>
    <w:rsid w:val="00903181"/>
    <w:rsid w:val="00905218"/>
    <w:rsid w:val="00906D4F"/>
    <w:rsid w:val="00911180"/>
    <w:rsid w:val="00914621"/>
    <w:rsid w:val="009146B3"/>
    <w:rsid w:val="00915615"/>
    <w:rsid w:val="00923AE6"/>
    <w:rsid w:val="00924B70"/>
    <w:rsid w:val="009265C8"/>
    <w:rsid w:val="00926618"/>
    <w:rsid w:val="0093054A"/>
    <w:rsid w:val="00930721"/>
    <w:rsid w:val="0093199B"/>
    <w:rsid w:val="00931ECB"/>
    <w:rsid w:val="00932142"/>
    <w:rsid w:val="009333DA"/>
    <w:rsid w:val="00933892"/>
    <w:rsid w:val="00933BB8"/>
    <w:rsid w:val="0093563B"/>
    <w:rsid w:val="00935681"/>
    <w:rsid w:val="009357BA"/>
    <w:rsid w:val="00937F60"/>
    <w:rsid w:val="00942D20"/>
    <w:rsid w:val="00944C21"/>
    <w:rsid w:val="00947D95"/>
    <w:rsid w:val="00951238"/>
    <w:rsid w:val="00951300"/>
    <w:rsid w:val="00951B68"/>
    <w:rsid w:val="00953CDB"/>
    <w:rsid w:val="00953D7D"/>
    <w:rsid w:val="00954077"/>
    <w:rsid w:val="00954AC6"/>
    <w:rsid w:val="00954BC8"/>
    <w:rsid w:val="009609C4"/>
    <w:rsid w:val="00961623"/>
    <w:rsid w:val="00961C0B"/>
    <w:rsid w:val="00962067"/>
    <w:rsid w:val="00962A68"/>
    <w:rsid w:val="00963297"/>
    <w:rsid w:val="009639AE"/>
    <w:rsid w:val="009655C2"/>
    <w:rsid w:val="0097130C"/>
    <w:rsid w:val="00971F6B"/>
    <w:rsid w:val="00973F19"/>
    <w:rsid w:val="00974102"/>
    <w:rsid w:val="00975C23"/>
    <w:rsid w:val="00976FA5"/>
    <w:rsid w:val="00977F0C"/>
    <w:rsid w:val="009829D6"/>
    <w:rsid w:val="00982F41"/>
    <w:rsid w:val="00983114"/>
    <w:rsid w:val="009838D0"/>
    <w:rsid w:val="00984D6C"/>
    <w:rsid w:val="00985CF0"/>
    <w:rsid w:val="00990591"/>
    <w:rsid w:val="00990AB6"/>
    <w:rsid w:val="009911A7"/>
    <w:rsid w:val="00993DF3"/>
    <w:rsid w:val="00994273"/>
    <w:rsid w:val="00994B37"/>
    <w:rsid w:val="00995C48"/>
    <w:rsid w:val="009A11F3"/>
    <w:rsid w:val="009A1CB1"/>
    <w:rsid w:val="009A3386"/>
    <w:rsid w:val="009A35BA"/>
    <w:rsid w:val="009A3C69"/>
    <w:rsid w:val="009A4C28"/>
    <w:rsid w:val="009A6343"/>
    <w:rsid w:val="009A77AE"/>
    <w:rsid w:val="009A7C31"/>
    <w:rsid w:val="009A7F2A"/>
    <w:rsid w:val="009B106F"/>
    <w:rsid w:val="009B2E60"/>
    <w:rsid w:val="009B3FDD"/>
    <w:rsid w:val="009B44CF"/>
    <w:rsid w:val="009B4742"/>
    <w:rsid w:val="009B60FC"/>
    <w:rsid w:val="009B7738"/>
    <w:rsid w:val="009C03DE"/>
    <w:rsid w:val="009C1773"/>
    <w:rsid w:val="009C293A"/>
    <w:rsid w:val="009C3858"/>
    <w:rsid w:val="009D2AAC"/>
    <w:rsid w:val="009D2B77"/>
    <w:rsid w:val="009D3307"/>
    <w:rsid w:val="009D44CF"/>
    <w:rsid w:val="009D453E"/>
    <w:rsid w:val="009D45FC"/>
    <w:rsid w:val="009D5D35"/>
    <w:rsid w:val="009D5ED8"/>
    <w:rsid w:val="009D6017"/>
    <w:rsid w:val="009D6C8A"/>
    <w:rsid w:val="009E1836"/>
    <w:rsid w:val="009E3037"/>
    <w:rsid w:val="009E4C50"/>
    <w:rsid w:val="009E52FF"/>
    <w:rsid w:val="009E623C"/>
    <w:rsid w:val="009F04BA"/>
    <w:rsid w:val="009F0A0A"/>
    <w:rsid w:val="009F217E"/>
    <w:rsid w:val="009F39B0"/>
    <w:rsid w:val="009F78C4"/>
    <w:rsid w:val="00A038DE"/>
    <w:rsid w:val="00A03A7D"/>
    <w:rsid w:val="00A03B3C"/>
    <w:rsid w:val="00A048B4"/>
    <w:rsid w:val="00A06852"/>
    <w:rsid w:val="00A075DD"/>
    <w:rsid w:val="00A07C44"/>
    <w:rsid w:val="00A07F2D"/>
    <w:rsid w:val="00A10074"/>
    <w:rsid w:val="00A10353"/>
    <w:rsid w:val="00A11D33"/>
    <w:rsid w:val="00A12177"/>
    <w:rsid w:val="00A17111"/>
    <w:rsid w:val="00A20DF2"/>
    <w:rsid w:val="00A217F2"/>
    <w:rsid w:val="00A22091"/>
    <w:rsid w:val="00A23EF7"/>
    <w:rsid w:val="00A25227"/>
    <w:rsid w:val="00A32495"/>
    <w:rsid w:val="00A325F1"/>
    <w:rsid w:val="00A40063"/>
    <w:rsid w:val="00A41164"/>
    <w:rsid w:val="00A41297"/>
    <w:rsid w:val="00A43090"/>
    <w:rsid w:val="00A472EA"/>
    <w:rsid w:val="00A5032D"/>
    <w:rsid w:val="00A5144A"/>
    <w:rsid w:val="00A51704"/>
    <w:rsid w:val="00A52143"/>
    <w:rsid w:val="00A521A8"/>
    <w:rsid w:val="00A527C9"/>
    <w:rsid w:val="00A52AF9"/>
    <w:rsid w:val="00A53508"/>
    <w:rsid w:val="00A53989"/>
    <w:rsid w:val="00A54351"/>
    <w:rsid w:val="00A5490D"/>
    <w:rsid w:val="00A55491"/>
    <w:rsid w:val="00A55826"/>
    <w:rsid w:val="00A56227"/>
    <w:rsid w:val="00A60E03"/>
    <w:rsid w:val="00A6127C"/>
    <w:rsid w:val="00A613AF"/>
    <w:rsid w:val="00A61578"/>
    <w:rsid w:val="00A63C0B"/>
    <w:rsid w:val="00A64FD0"/>
    <w:rsid w:val="00A65266"/>
    <w:rsid w:val="00A665F8"/>
    <w:rsid w:val="00A66897"/>
    <w:rsid w:val="00A70DA8"/>
    <w:rsid w:val="00A714CD"/>
    <w:rsid w:val="00A718DC"/>
    <w:rsid w:val="00A7359F"/>
    <w:rsid w:val="00A747DA"/>
    <w:rsid w:val="00A74909"/>
    <w:rsid w:val="00A76AEE"/>
    <w:rsid w:val="00A77DFB"/>
    <w:rsid w:val="00A8054B"/>
    <w:rsid w:val="00A80A2A"/>
    <w:rsid w:val="00A84029"/>
    <w:rsid w:val="00A84079"/>
    <w:rsid w:val="00A8438D"/>
    <w:rsid w:val="00A8760C"/>
    <w:rsid w:val="00A87A8B"/>
    <w:rsid w:val="00A87C32"/>
    <w:rsid w:val="00A9020C"/>
    <w:rsid w:val="00A91525"/>
    <w:rsid w:val="00A91E4D"/>
    <w:rsid w:val="00A91F46"/>
    <w:rsid w:val="00A92F7B"/>
    <w:rsid w:val="00A95E9D"/>
    <w:rsid w:val="00A97035"/>
    <w:rsid w:val="00A979B2"/>
    <w:rsid w:val="00AA15D4"/>
    <w:rsid w:val="00AA3F58"/>
    <w:rsid w:val="00AA4773"/>
    <w:rsid w:val="00AA5880"/>
    <w:rsid w:val="00AA599E"/>
    <w:rsid w:val="00AA5E5E"/>
    <w:rsid w:val="00AA6012"/>
    <w:rsid w:val="00AA60DE"/>
    <w:rsid w:val="00AB102E"/>
    <w:rsid w:val="00AB2679"/>
    <w:rsid w:val="00AB2AE7"/>
    <w:rsid w:val="00AB2EF6"/>
    <w:rsid w:val="00AB3B9C"/>
    <w:rsid w:val="00AB403C"/>
    <w:rsid w:val="00AB4612"/>
    <w:rsid w:val="00AC1311"/>
    <w:rsid w:val="00AC27DC"/>
    <w:rsid w:val="00AC5A7D"/>
    <w:rsid w:val="00AC7E2B"/>
    <w:rsid w:val="00AD01E8"/>
    <w:rsid w:val="00AD063F"/>
    <w:rsid w:val="00AD20FB"/>
    <w:rsid w:val="00AD29FF"/>
    <w:rsid w:val="00AD30F0"/>
    <w:rsid w:val="00AD35DE"/>
    <w:rsid w:val="00AD3E6E"/>
    <w:rsid w:val="00AD4350"/>
    <w:rsid w:val="00AD4DF3"/>
    <w:rsid w:val="00AD6578"/>
    <w:rsid w:val="00AE11C8"/>
    <w:rsid w:val="00AE14FC"/>
    <w:rsid w:val="00AE1B07"/>
    <w:rsid w:val="00AE3648"/>
    <w:rsid w:val="00AE6B02"/>
    <w:rsid w:val="00AE6F72"/>
    <w:rsid w:val="00AF038F"/>
    <w:rsid w:val="00AF0BBB"/>
    <w:rsid w:val="00AF1A24"/>
    <w:rsid w:val="00AF34FE"/>
    <w:rsid w:val="00AF4DCB"/>
    <w:rsid w:val="00AF51C0"/>
    <w:rsid w:val="00AF58FC"/>
    <w:rsid w:val="00AF7C43"/>
    <w:rsid w:val="00B00B9E"/>
    <w:rsid w:val="00B012AD"/>
    <w:rsid w:val="00B03483"/>
    <w:rsid w:val="00B06503"/>
    <w:rsid w:val="00B07832"/>
    <w:rsid w:val="00B119ED"/>
    <w:rsid w:val="00B124A2"/>
    <w:rsid w:val="00B12D44"/>
    <w:rsid w:val="00B13200"/>
    <w:rsid w:val="00B1625D"/>
    <w:rsid w:val="00B16979"/>
    <w:rsid w:val="00B208FC"/>
    <w:rsid w:val="00B20DA8"/>
    <w:rsid w:val="00B20FB5"/>
    <w:rsid w:val="00B2254E"/>
    <w:rsid w:val="00B229EE"/>
    <w:rsid w:val="00B23820"/>
    <w:rsid w:val="00B25143"/>
    <w:rsid w:val="00B256A3"/>
    <w:rsid w:val="00B273C3"/>
    <w:rsid w:val="00B300E4"/>
    <w:rsid w:val="00B31620"/>
    <w:rsid w:val="00B318EF"/>
    <w:rsid w:val="00B32E45"/>
    <w:rsid w:val="00B33EC9"/>
    <w:rsid w:val="00B34F38"/>
    <w:rsid w:val="00B3685B"/>
    <w:rsid w:val="00B37DCF"/>
    <w:rsid w:val="00B37EAB"/>
    <w:rsid w:val="00B40DE4"/>
    <w:rsid w:val="00B41F33"/>
    <w:rsid w:val="00B43B26"/>
    <w:rsid w:val="00B4579D"/>
    <w:rsid w:val="00B46176"/>
    <w:rsid w:val="00B46CA1"/>
    <w:rsid w:val="00B46E85"/>
    <w:rsid w:val="00B504AA"/>
    <w:rsid w:val="00B51063"/>
    <w:rsid w:val="00B520A5"/>
    <w:rsid w:val="00B526EC"/>
    <w:rsid w:val="00B52A21"/>
    <w:rsid w:val="00B5323E"/>
    <w:rsid w:val="00B54425"/>
    <w:rsid w:val="00B56303"/>
    <w:rsid w:val="00B6039E"/>
    <w:rsid w:val="00B62860"/>
    <w:rsid w:val="00B62F25"/>
    <w:rsid w:val="00B63A54"/>
    <w:rsid w:val="00B64D7B"/>
    <w:rsid w:val="00B65692"/>
    <w:rsid w:val="00B65709"/>
    <w:rsid w:val="00B65C95"/>
    <w:rsid w:val="00B677BE"/>
    <w:rsid w:val="00B701E8"/>
    <w:rsid w:val="00B71618"/>
    <w:rsid w:val="00B73543"/>
    <w:rsid w:val="00B7366A"/>
    <w:rsid w:val="00B74D55"/>
    <w:rsid w:val="00B76ABA"/>
    <w:rsid w:val="00B76B71"/>
    <w:rsid w:val="00B777EC"/>
    <w:rsid w:val="00B822D6"/>
    <w:rsid w:val="00B83C9A"/>
    <w:rsid w:val="00B847ED"/>
    <w:rsid w:val="00B8616C"/>
    <w:rsid w:val="00B87E32"/>
    <w:rsid w:val="00B93058"/>
    <w:rsid w:val="00B94692"/>
    <w:rsid w:val="00B9504E"/>
    <w:rsid w:val="00B95EFB"/>
    <w:rsid w:val="00B977FB"/>
    <w:rsid w:val="00BA275C"/>
    <w:rsid w:val="00BA2842"/>
    <w:rsid w:val="00BA3D49"/>
    <w:rsid w:val="00BA41E6"/>
    <w:rsid w:val="00BA46C7"/>
    <w:rsid w:val="00BA502C"/>
    <w:rsid w:val="00BA5739"/>
    <w:rsid w:val="00BA5E99"/>
    <w:rsid w:val="00BB00EA"/>
    <w:rsid w:val="00BB0BFB"/>
    <w:rsid w:val="00BB12E5"/>
    <w:rsid w:val="00BB167C"/>
    <w:rsid w:val="00BB293F"/>
    <w:rsid w:val="00BB29C8"/>
    <w:rsid w:val="00BB343F"/>
    <w:rsid w:val="00BB395C"/>
    <w:rsid w:val="00BB5F4B"/>
    <w:rsid w:val="00BB62BE"/>
    <w:rsid w:val="00BB65B1"/>
    <w:rsid w:val="00BC13CD"/>
    <w:rsid w:val="00BC339F"/>
    <w:rsid w:val="00BC565B"/>
    <w:rsid w:val="00BC6593"/>
    <w:rsid w:val="00BD1C86"/>
    <w:rsid w:val="00BD26B8"/>
    <w:rsid w:val="00BD279F"/>
    <w:rsid w:val="00BD290D"/>
    <w:rsid w:val="00BD29FF"/>
    <w:rsid w:val="00BD3418"/>
    <w:rsid w:val="00BD4296"/>
    <w:rsid w:val="00BD5867"/>
    <w:rsid w:val="00BD5894"/>
    <w:rsid w:val="00BD6EC7"/>
    <w:rsid w:val="00BD782E"/>
    <w:rsid w:val="00BE01C4"/>
    <w:rsid w:val="00BE12FB"/>
    <w:rsid w:val="00BE3225"/>
    <w:rsid w:val="00BE3C73"/>
    <w:rsid w:val="00BE46DC"/>
    <w:rsid w:val="00BE51B8"/>
    <w:rsid w:val="00BE6425"/>
    <w:rsid w:val="00BE6436"/>
    <w:rsid w:val="00BF01FD"/>
    <w:rsid w:val="00BF0B34"/>
    <w:rsid w:val="00BF0D11"/>
    <w:rsid w:val="00BF2BBF"/>
    <w:rsid w:val="00BF2C55"/>
    <w:rsid w:val="00BF31C2"/>
    <w:rsid w:val="00C01D55"/>
    <w:rsid w:val="00C02F1B"/>
    <w:rsid w:val="00C0326E"/>
    <w:rsid w:val="00C04780"/>
    <w:rsid w:val="00C049E4"/>
    <w:rsid w:val="00C06C92"/>
    <w:rsid w:val="00C10B3B"/>
    <w:rsid w:val="00C10EA5"/>
    <w:rsid w:val="00C113D2"/>
    <w:rsid w:val="00C11868"/>
    <w:rsid w:val="00C11C84"/>
    <w:rsid w:val="00C133A5"/>
    <w:rsid w:val="00C138EA"/>
    <w:rsid w:val="00C15275"/>
    <w:rsid w:val="00C217E8"/>
    <w:rsid w:val="00C238BC"/>
    <w:rsid w:val="00C2393A"/>
    <w:rsid w:val="00C266A2"/>
    <w:rsid w:val="00C30CE3"/>
    <w:rsid w:val="00C3137A"/>
    <w:rsid w:val="00C31A83"/>
    <w:rsid w:val="00C3218E"/>
    <w:rsid w:val="00C32580"/>
    <w:rsid w:val="00C34486"/>
    <w:rsid w:val="00C34FE1"/>
    <w:rsid w:val="00C364AC"/>
    <w:rsid w:val="00C364B4"/>
    <w:rsid w:val="00C37DF1"/>
    <w:rsid w:val="00C42A9D"/>
    <w:rsid w:val="00C43A1E"/>
    <w:rsid w:val="00C44923"/>
    <w:rsid w:val="00C452D8"/>
    <w:rsid w:val="00C45EFB"/>
    <w:rsid w:val="00C4603E"/>
    <w:rsid w:val="00C505D6"/>
    <w:rsid w:val="00C50EA5"/>
    <w:rsid w:val="00C517D3"/>
    <w:rsid w:val="00C518F9"/>
    <w:rsid w:val="00C519A8"/>
    <w:rsid w:val="00C52181"/>
    <w:rsid w:val="00C52232"/>
    <w:rsid w:val="00C53062"/>
    <w:rsid w:val="00C56AD5"/>
    <w:rsid w:val="00C56E68"/>
    <w:rsid w:val="00C604AE"/>
    <w:rsid w:val="00C62089"/>
    <w:rsid w:val="00C62FFC"/>
    <w:rsid w:val="00C6415D"/>
    <w:rsid w:val="00C6418F"/>
    <w:rsid w:val="00C6544B"/>
    <w:rsid w:val="00C65EC4"/>
    <w:rsid w:val="00C66CB5"/>
    <w:rsid w:val="00C7134A"/>
    <w:rsid w:val="00C71595"/>
    <w:rsid w:val="00C749B3"/>
    <w:rsid w:val="00C74C33"/>
    <w:rsid w:val="00C755F8"/>
    <w:rsid w:val="00C75DCE"/>
    <w:rsid w:val="00C80601"/>
    <w:rsid w:val="00C81E19"/>
    <w:rsid w:val="00C824A3"/>
    <w:rsid w:val="00C833B9"/>
    <w:rsid w:val="00C83575"/>
    <w:rsid w:val="00C848C6"/>
    <w:rsid w:val="00C85F4A"/>
    <w:rsid w:val="00C871F3"/>
    <w:rsid w:val="00C95A16"/>
    <w:rsid w:val="00C961A5"/>
    <w:rsid w:val="00C96355"/>
    <w:rsid w:val="00CA0F78"/>
    <w:rsid w:val="00CA1965"/>
    <w:rsid w:val="00CA4B50"/>
    <w:rsid w:val="00CA6268"/>
    <w:rsid w:val="00CA6F1B"/>
    <w:rsid w:val="00CA7B47"/>
    <w:rsid w:val="00CB0261"/>
    <w:rsid w:val="00CB0525"/>
    <w:rsid w:val="00CB0D8B"/>
    <w:rsid w:val="00CB0F19"/>
    <w:rsid w:val="00CB0F8D"/>
    <w:rsid w:val="00CB1190"/>
    <w:rsid w:val="00CB48F5"/>
    <w:rsid w:val="00CB661D"/>
    <w:rsid w:val="00CB697B"/>
    <w:rsid w:val="00CC03E4"/>
    <w:rsid w:val="00CC1A17"/>
    <w:rsid w:val="00CC26BC"/>
    <w:rsid w:val="00CC6D66"/>
    <w:rsid w:val="00CC7AAC"/>
    <w:rsid w:val="00CD0783"/>
    <w:rsid w:val="00CD0A20"/>
    <w:rsid w:val="00CD0DCF"/>
    <w:rsid w:val="00CD2DA5"/>
    <w:rsid w:val="00CD3FB9"/>
    <w:rsid w:val="00CD6A17"/>
    <w:rsid w:val="00CD6D41"/>
    <w:rsid w:val="00CD7A2C"/>
    <w:rsid w:val="00CE106B"/>
    <w:rsid w:val="00CE23AF"/>
    <w:rsid w:val="00CE2FF9"/>
    <w:rsid w:val="00CE5A68"/>
    <w:rsid w:val="00CE6F7F"/>
    <w:rsid w:val="00CF1F65"/>
    <w:rsid w:val="00CF2F0F"/>
    <w:rsid w:val="00CF451C"/>
    <w:rsid w:val="00CF583C"/>
    <w:rsid w:val="00CF5D6A"/>
    <w:rsid w:val="00CF6A5A"/>
    <w:rsid w:val="00D00ADE"/>
    <w:rsid w:val="00D00DA8"/>
    <w:rsid w:val="00D0221C"/>
    <w:rsid w:val="00D06D83"/>
    <w:rsid w:val="00D1052C"/>
    <w:rsid w:val="00D115C5"/>
    <w:rsid w:val="00D12AB9"/>
    <w:rsid w:val="00D13406"/>
    <w:rsid w:val="00D13441"/>
    <w:rsid w:val="00D147AD"/>
    <w:rsid w:val="00D15453"/>
    <w:rsid w:val="00D16A04"/>
    <w:rsid w:val="00D17684"/>
    <w:rsid w:val="00D20254"/>
    <w:rsid w:val="00D211D9"/>
    <w:rsid w:val="00D2189A"/>
    <w:rsid w:val="00D24B2D"/>
    <w:rsid w:val="00D2725B"/>
    <w:rsid w:val="00D275CF"/>
    <w:rsid w:val="00D303BC"/>
    <w:rsid w:val="00D33B67"/>
    <w:rsid w:val="00D35500"/>
    <w:rsid w:val="00D35929"/>
    <w:rsid w:val="00D375EB"/>
    <w:rsid w:val="00D378B3"/>
    <w:rsid w:val="00D42750"/>
    <w:rsid w:val="00D43EE5"/>
    <w:rsid w:val="00D46AFE"/>
    <w:rsid w:val="00D47A45"/>
    <w:rsid w:val="00D47AE0"/>
    <w:rsid w:val="00D52DF0"/>
    <w:rsid w:val="00D53891"/>
    <w:rsid w:val="00D53E85"/>
    <w:rsid w:val="00D54AF4"/>
    <w:rsid w:val="00D5654F"/>
    <w:rsid w:val="00D602F9"/>
    <w:rsid w:val="00D61C04"/>
    <w:rsid w:val="00D623AB"/>
    <w:rsid w:val="00D62960"/>
    <w:rsid w:val="00D643C9"/>
    <w:rsid w:val="00D64738"/>
    <w:rsid w:val="00D64872"/>
    <w:rsid w:val="00D64A06"/>
    <w:rsid w:val="00D659C9"/>
    <w:rsid w:val="00D66023"/>
    <w:rsid w:val="00D66CCA"/>
    <w:rsid w:val="00D676B1"/>
    <w:rsid w:val="00D67DB1"/>
    <w:rsid w:val="00D70C94"/>
    <w:rsid w:val="00D73910"/>
    <w:rsid w:val="00D744DC"/>
    <w:rsid w:val="00D7490E"/>
    <w:rsid w:val="00D749CD"/>
    <w:rsid w:val="00D7548E"/>
    <w:rsid w:val="00D75574"/>
    <w:rsid w:val="00D76E06"/>
    <w:rsid w:val="00D77554"/>
    <w:rsid w:val="00D777E4"/>
    <w:rsid w:val="00D81A6E"/>
    <w:rsid w:val="00D829DA"/>
    <w:rsid w:val="00D83057"/>
    <w:rsid w:val="00D8478F"/>
    <w:rsid w:val="00D867FD"/>
    <w:rsid w:val="00D86ACA"/>
    <w:rsid w:val="00D90BF9"/>
    <w:rsid w:val="00D91FB8"/>
    <w:rsid w:val="00D92190"/>
    <w:rsid w:val="00D92C5A"/>
    <w:rsid w:val="00D94766"/>
    <w:rsid w:val="00D94AA1"/>
    <w:rsid w:val="00D95225"/>
    <w:rsid w:val="00D97302"/>
    <w:rsid w:val="00DA0539"/>
    <w:rsid w:val="00DA070D"/>
    <w:rsid w:val="00DA2098"/>
    <w:rsid w:val="00DA2FE0"/>
    <w:rsid w:val="00DA40ED"/>
    <w:rsid w:val="00DA435E"/>
    <w:rsid w:val="00DA634C"/>
    <w:rsid w:val="00DA6412"/>
    <w:rsid w:val="00DB183F"/>
    <w:rsid w:val="00DB4BA6"/>
    <w:rsid w:val="00DB535C"/>
    <w:rsid w:val="00DB5E57"/>
    <w:rsid w:val="00DC1A14"/>
    <w:rsid w:val="00DC1AB2"/>
    <w:rsid w:val="00DC3828"/>
    <w:rsid w:val="00DC3DDA"/>
    <w:rsid w:val="00DC6AA2"/>
    <w:rsid w:val="00DC75AE"/>
    <w:rsid w:val="00DC7EA5"/>
    <w:rsid w:val="00DD0178"/>
    <w:rsid w:val="00DD1172"/>
    <w:rsid w:val="00DD1418"/>
    <w:rsid w:val="00DD5F7E"/>
    <w:rsid w:val="00DD7414"/>
    <w:rsid w:val="00DD7CA6"/>
    <w:rsid w:val="00DD7CD9"/>
    <w:rsid w:val="00DE125F"/>
    <w:rsid w:val="00DE547A"/>
    <w:rsid w:val="00DE70B7"/>
    <w:rsid w:val="00DF17D3"/>
    <w:rsid w:val="00DF19D0"/>
    <w:rsid w:val="00DF29F0"/>
    <w:rsid w:val="00DF539F"/>
    <w:rsid w:val="00DF65C9"/>
    <w:rsid w:val="00DF69E6"/>
    <w:rsid w:val="00E013E2"/>
    <w:rsid w:val="00E01DAF"/>
    <w:rsid w:val="00E03A6B"/>
    <w:rsid w:val="00E047E6"/>
    <w:rsid w:val="00E06762"/>
    <w:rsid w:val="00E06AD6"/>
    <w:rsid w:val="00E07766"/>
    <w:rsid w:val="00E108FC"/>
    <w:rsid w:val="00E110AB"/>
    <w:rsid w:val="00E13A8E"/>
    <w:rsid w:val="00E1485F"/>
    <w:rsid w:val="00E148C5"/>
    <w:rsid w:val="00E14D6F"/>
    <w:rsid w:val="00E174B5"/>
    <w:rsid w:val="00E222D7"/>
    <w:rsid w:val="00E22A6F"/>
    <w:rsid w:val="00E22BB8"/>
    <w:rsid w:val="00E24170"/>
    <w:rsid w:val="00E27193"/>
    <w:rsid w:val="00E3086B"/>
    <w:rsid w:val="00E33BFF"/>
    <w:rsid w:val="00E34064"/>
    <w:rsid w:val="00E35A09"/>
    <w:rsid w:val="00E36A22"/>
    <w:rsid w:val="00E37605"/>
    <w:rsid w:val="00E37BBD"/>
    <w:rsid w:val="00E405F3"/>
    <w:rsid w:val="00E4100B"/>
    <w:rsid w:val="00E420B2"/>
    <w:rsid w:val="00E44398"/>
    <w:rsid w:val="00E45D93"/>
    <w:rsid w:val="00E46453"/>
    <w:rsid w:val="00E46610"/>
    <w:rsid w:val="00E5192E"/>
    <w:rsid w:val="00E52EF6"/>
    <w:rsid w:val="00E53BE4"/>
    <w:rsid w:val="00E61F8A"/>
    <w:rsid w:val="00E638F3"/>
    <w:rsid w:val="00E6634A"/>
    <w:rsid w:val="00E66B41"/>
    <w:rsid w:val="00E7107E"/>
    <w:rsid w:val="00E71575"/>
    <w:rsid w:val="00E73E39"/>
    <w:rsid w:val="00E742FF"/>
    <w:rsid w:val="00E74682"/>
    <w:rsid w:val="00E81A7E"/>
    <w:rsid w:val="00E82367"/>
    <w:rsid w:val="00E85A6B"/>
    <w:rsid w:val="00E9197F"/>
    <w:rsid w:val="00E92328"/>
    <w:rsid w:val="00E94ED0"/>
    <w:rsid w:val="00E95DFC"/>
    <w:rsid w:val="00E95F3F"/>
    <w:rsid w:val="00EA1819"/>
    <w:rsid w:val="00EA209B"/>
    <w:rsid w:val="00EA37E4"/>
    <w:rsid w:val="00EA76B7"/>
    <w:rsid w:val="00EA78BC"/>
    <w:rsid w:val="00EB1220"/>
    <w:rsid w:val="00EB5B2A"/>
    <w:rsid w:val="00EB5D53"/>
    <w:rsid w:val="00EB6231"/>
    <w:rsid w:val="00EB7234"/>
    <w:rsid w:val="00EC14EC"/>
    <w:rsid w:val="00EC1DD7"/>
    <w:rsid w:val="00EC58BC"/>
    <w:rsid w:val="00EC676D"/>
    <w:rsid w:val="00EC6992"/>
    <w:rsid w:val="00EC71D7"/>
    <w:rsid w:val="00EC7E3C"/>
    <w:rsid w:val="00ED03FA"/>
    <w:rsid w:val="00ED14DB"/>
    <w:rsid w:val="00ED23DD"/>
    <w:rsid w:val="00ED2DE5"/>
    <w:rsid w:val="00ED4A27"/>
    <w:rsid w:val="00ED5289"/>
    <w:rsid w:val="00ED5A9B"/>
    <w:rsid w:val="00ED67A1"/>
    <w:rsid w:val="00ED68B7"/>
    <w:rsid w:val="00EE03C5"/>
    <w:rsid w:val="00EE0CD2"/>
    <w:rsid w:val="00EE0D4F"/>
    <w:rsid w:val="00EE12D1"/>
    <w:rsid w:val="00EE13F1"/>
    <w:rsid w:val="00EE1A35"/>
    <w:rsid w:val="00EE1A39"/>
    <w:rsid w:val="00EE49CB"/>
    <w:rsid w:val="00EE4A1C"/>
    <w:rsid w:val="00EE72C3"/>
    <w:rsid w:val="00EF4E4B"/>
    <w:rsid w:val="00EF7700"/>
    <w:rsid w:val="00F064FF"/>
    <w:rsid w:val="00F06D7B"/>
    <w:rsid w:val="00F07D7C"/>
    <w:rsid w:val="00F10AD7"/>
    <w:rsid w:val="00F11A80"/>
    <w:rsid w:val="00F120C5"/>
    <w:rsid w:val="00F142B2"/>
    <w:rsid w:val="00F16DA7"/>
    <w:rsid w:val="00F179F4"/>
    <w:rsid w:val="00F17CF2"/>
    <w:rsid w:val="00F21A56"/>
    <w:rsid w:val="00F226D0"/>
    <w:rsid w:val="00F2282F"/>
    <w:rsid w:val="00F22996"/>
    <w:rsid w:val="00F2441E"/>
    <w:rsid w:val="00F24FC0"/>
    <w:rsid w:val="00F27495"/>
    <w:rsid w:val="00F30966"/>
    <w:rsid w:val="00F30A6D"/>
    <w:rsid w:val="00F318EF"/>
    <w:rsid w:val="00F31B31"/>
    <w:rsid w:val="00F32432"/>
    <w:rsid w:val="00F32E41"/>
    <w:rsid w:val="00F34710"/>
    <w:rsid w:val="00F3510D"/>
    <w:rsid w:val="00F37E64"/>
    <w:rsid w:val="00F41775"/>
    <w:rsid w:val="00F43348"/>
    <w:rsid w:val="00F43E7B"/>
    <w:rsid w:val="00F453A9"/>
    <w:rsid w:val="00F453EC"/>
    <w:rsid w:val="00F473EF"/>
    <w:rsid w:val="00F50591"/>
    <w:rsid w:val="00F50EC8"/>
    <w:rsid w:val="00F50ED9"/>
    <w:rsid w:val="00F521C1"/>
    <w:rsid w:val="00F5506F"/>
    <w:rsid w:val="00F553F5"/>
    <w:rsid w:val="00F56676"/>
    <w:rsid w:val="00F57A2C"/>
    <w:rsid w:val="00F57E16"/>
    <w:rsid w:val="00F6334A"/>
    <w:rsid w:val="00F6437F"/>
    <w:rsid w:val="00F651DD"/>
    <w:rsid w:val="00F711E4"/>
    <w:rsid w:val="00F72EBF"/>
    <w:rsid w:val="00F77049"/>
    <w:rsid w:val="00F77276"/>
    <w:rsid w:val="00F83788"/>
    <w:rsid w:val="00F8390C"/>
    <w:rsid w:val="00F848AD"/>
    <w:rsid w:val="00F85940"/>
    <w:rsid w:val="00F8724F"/>
    <w:rsid w:val="00F91ABC"/>
    <w:rsid w:val="00F94362"/>
    <w:rsid w:val="00F96222"/>
    <w:rsid w:val="00F973DB"/>
    <w:rsid w:val="00FA10BE"/>
    <w:rsid w:val="00FA3F13"/>
    <w:rsid w:val="00FA6AD5"/>
    <w:rsid w:val="00FB0CD5"/>
    <w:rsid w:val="00FB4566"/>
    <w:rsid w:val="00FB48CA"/>
    <w:rsid w:val="00FB5F98"/>
    <w:rsid w:val="00FB637A"/>
    <w:rsid w:val="00FB64AB"/>
    <w:rsid w:val="00FC069A"/>
    <w:rsid w:val="00FC1A80"/>
    <w:rsid w:val="00FC5454"/>
    <w:rsid w:val="00FC6E20"/>
    <w:rsid w:val="00FC7ADE"/>
    <w:rsid w:val="00FD0620"/>
    <w:rsid w:val="00FD0CDF"/>
    <w:rsid w:val="00FD1E7B"/>
    <w:rsid w:val="00FD1EB3"/>
    <w:rsid w:val="00FD2D6D"/>
    <w:rsid w:val="00FD33B8"/>
    <w:rsid w:val="00FD3601"/>
    <w:rsid w:val="00FD3A7F"/>
    <w:rsid w:val="00FD66B4"/>
    <w:rsid w:val="00FE072C"/>
    <w:rsid w:val="00FE31F6"/>
    <w:rsid w:val="00FE4D4E"/>
    <w:rsid w:val="00FE5C32"/>
    <w:rsid w:val="00FE71E3"/>
    <w:rsid w:val="00FF06BD"/>
    <w:rsid w:val="00FF0E73"/>
    <w:rsid w:val="00FF10B8"/>
    <w:rsid w:val="00FF2023"/>
    <w:rsid w:val="00FF242F"/>
    <w:rsid w:val="00FF29E8"/>
    <w:rsid w:val="00FF2F02"/>
    <w:rsid w:val="00FF3ACA"/>
    <w:rsid w:val="00FF4B75"/>
    <w:rsid w:val="00FF6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qFormat="1"/>
  </w:latentStyles>
  <w:style w:type="paragraph" w:default="1" w:styleId="a">
    <w:name w:val="Normal"/>
    <w:qFormat/>
    <w:rsid w:val="007D4FC2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1531A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531A1"/>
    <w:pPr>
      <w:spacing w:before="240" w:after="60"/>
      <w:outlineLvl w:val="5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1531A1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31A1"/>
    <w:rPr>
      <w:rFonts w:ascii="Cambria" w:hAnsi="Cambria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1531A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1531A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1531A1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1531A1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1531A1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1531A1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1531A1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1531A1"/>
    <w:rPr>
      <w:rFonts w:ascii="Cambria" w:hAnsi="Cambria" w:cs="Times New Roman"/>
    </w:rPr>
  </w:style>
  <w:style w:type="character" w:styleId="a3">
    <w:name w:val="Hyperlink"/>
    <w:uiPriority w:val="99"/>
    <w:rsid w:val="006B65C9"/>
    <w:rPr>
      <w:rFonts w:cs="Times New Roman"/>
      <w:color w:val="000080"/>
      <w:u w:val="single"/>
    </w:rPr>
  </w:style>
  <w:style w:type="character" w:customStyle="1" w:styleId="a4">
    <w:name w:val="Символ сноски"/>
    <w:uiPriority w:val="99"/>
    <w:rsid w:val="006B65C9"/>
  </w:style>
  <w:style w:type="character" w:styleId="a5">
    <w:name w:val="footnote reference"/>
    <w:uiPriority w:val="99"/>
    <w:rsid w:val="006B65C9"/>
    <w:rPr>
      <w:rFonts w:cs="Times New Roman"/>
      <w:vertAlign w:val="superscript"/>
    </w:rPr>
  </w:style>
  <w:style w:type="paragraph" w:styleId="a6">
    <w:name w:val="Body Text"/>
    <w:basedOn w:val="a"/>
    <w:link w:val="a7"/>
    <w:uiPriority w:val="99"/>
    <w:rsid w:val="006B65C9"/>
    <w:pPr>
      <w:widowControl w:val="0"/>
      <w:suppressAutoHyphens/>
      <w:spacing w:after="120"/>
    </w:pPr>
    <w:rPr>
      <w:rFonts w:ascii="PT Sans" w:hAnsi="PT Sans"/>
      <w:kern w:val="1"/>
    </w:rPr>
  </w:style>
  <w:style w:type="character" w:customStyle="1" w:styleId="a7">
    <w:name w:val="Основной текст Знак"/>
    <w:link w:val="a6"/>
    <w:uiPriority w:val="99"/>
    <w:locked/>
    <w:rsid w:val="006B65C9"/>
    <w:rPr>
      <w:rFonts w:ascii="PT Sans" w:hAnsi="PT Sans" w:cs="Times New Roman"/>
      <w:kern w:val="1"/>
      <w:sz w:val="24"/>
      <w:szCs w:val="24"/>
    </w:rPr>
  </w:style>
  <w:style w:type="paragraph" w:styleId="a8">
    <w:name w:val="Body Text Indent"/>
    <w:basedOn w:val="a6"/>
    <w:link w:val="a9"/>
    <w:uiPriority w:val="99"/>
    <w:rsid w:val="006B65C9"/>
    <w:pPr>
      <w:spacing w:after="0"/>
      <w:ind w:firstLine="709"/>
      <w:jc w:val="both"/>
    </w:pPr>
  </w:style>
  <w:style w:type="character" w:customStyle="1" w:styleId="a9">
    <w:name w:val="Основной текст с отступом Знак"/>
    <w:link w:val="a8"/>
    <w:uiPriority w:val="99"/>
    <w:locked/>
    <w:rsid w:val="006B65C9"/>
    <w:rPr>
      <w:rFonts w:ascii="PT Sans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uiPriority w:val="99"/>
    <w:rsid w:val="006B65C9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paragraph" w:customStyle="1" w:styleId="ab">
    <w:name w:val="Заголовок таблицы"/>
    <w:basedOn w:val="aa"/>
    <w:uiPriority w:val="99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uiPriority w:val="99"/>
    <w:rsid w:val="006B65C9"/>
    <w:pPr>
      <w:widowControl w:val="0"/>
      <w:suppressLineNumbers/>
      <w:suppressAutoHyphens/>
      <w:ind w:left="283" w:hanging="283"/>
    </w:pPr>
    <w:rPr>
      <w:rFonts w:ascii="Arial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link w:val="ac"/>
    <w:uiPriority w:val="99"/>
    <w:locked/>
    <w:rsid w:val="006B65C9"/>
    <w:rPr>
      <w:rFonts w:ascii="Arial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uiPriority w:val="99"/>
    <w:rsid w:val="006B65C9"/>
    <w:pPr>
      <w:spacing w:after="0"/>
      <w:ind w:left="1361"/>
    </w:pPr>
  </w:style>
  <w:style w:type="paragraph" w:customStyle="1" w:styleId="ae">
    <w:name w:val="Заголовок Раздел"/>
    <w:uiPriority w:val="99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b/>
      <w:kern w:val="1"/>
      <w:sz w:val="24"/>
      <w:szCs w:val="24"/>
    </w:rPr>
  </w:style>
  <w:style w:type="paragraph" w:customStyle="1" w:styleId="af">
    <w:name w:val="Заголовок Глава"/>
    <w:uiPriority w:val="99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0">
    <w:name w:val="Заголовок Параграф"/>
    <w:uiPriority w:val="99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1">
    <w:name w:val="Заголовок Пункт"/>
    <w:uiPriority w:val="99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1531A1"/>
    <w:pPr>
      <w:ind w:left="720"/>
      <w:contextualSpacing/>
    </w:pPr>
  </w:style>
  <w:style w:type="paragraph" w:styleId="af3">
    <w:name w:val="header"/>
    <w:basedOn w:val="a"/>
    <w:link w:val="af4"/>
    <w:uiPriority w:val="99"/>
    <w:rsid w:val="00AD01E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4">
    <w:name w:val="Верхний колонтитул Знак"/>
    <w:link w:val="af3"/>
    <w:uiPriority w:val="99"/>
    <w:locked/>
    <w:rsid w:val="00AD01E8"/>
    <w:rPr>
      <w:rFonts w:cs="Times New Roman"/>
    </w:rPr>
  </w:style>
  <w:style w:type="paragraph" w:styleId="af5">
    <w:name w:val="footer"/>
    <w:basedOn w:val="a"/>
    <w:link w:val="af6"/>
    <w:uiPriority w:val="99"/>
    <w:rsid w:val="00AD01E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6">
    <w:name w:val="Нижний колонтитул Знак"/>
    <w:link w:val="af5"/>
    <w:uiPriority w:val="99"/>
    <w:locked/>
    <w:rsid w:val="00AD01E8"/>
    <w:rPr>
      <w:rFonts w:cs="Times New Roman"/>
    </w:rPr>
  </w:style>
  <w:style w:type="paragraph" w:styleId="af7">
    <w:name w:val="Balloon Text"/>
    <w:basedOn w:val="a"/>
    <w:link w:val="af8"/>
    <w:uiPriority w:val="99"/>
    <w:semiHidden/>
    <w:rsid w:val="008E15F1"/>
    <w:rPr>
      <w:rFonts w:ascii="Times New Roman" w:hAnsi="Times New Roman"/>
      <w:sz w:val="2"/>
      <w:szCs w:val="20"/>
    </w:rPr>
  </w:style>
  <w:style w:type="character" w:customStyle="1" w:styleId="af8">
    <w:name w:val="Текст выноски Знак"/>
    <w:link w:val="af7"/>
    <w:uiPriority w:val="99"/>
    <w:semiHidden/>
    <w:locked/>
    <w:rsid w:val="00566809"/>
    <w:rPr>
      <w:rFonts w:ascii="Times New Roman" w:hAnsi="Times New Roman" w:cs="Times New Roman"/>
      <w:sz w:val="2"/>
      <w:lang w:val="en-US" w:eastAsia="en-US"/>
    </w:rPr>
  </w:style>
  <w:style w:type="character" w:styleId="af9">
    <w:name w:val="page number"/>
    <w:uiPriority w:val="99"/>
    <w:rsid w:val="00CD3FB9"/>
    <w:rPr>
      <w:rFonts w:cs="Times New Roman"/>
    </w:rPr>
  </w:style>
  <w:style w:type="table" w:styleId="afa">
    <w:name w:val="Table Grid"/>
    <w:basedOn w:val="a1"/>
    <w:uiPriority w:val="99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b">
    <w:name w:val="annotation reference"/>
    <w:uiPriority w:val="99"/>
    <w:semiHidden/>
    <w:rsid w:val="00A472EA"/>
    <w:rPr>
      <w:rFonts w:cs="Times New Roman"/>
      <w:sz w:val="16"/>
      <w:szCs w:val="16"/>
    </w:rPr>
  </w:style>
  <w:style w:type="paragraph" w:styleId="afc">
    <w:name w:val="annotation text"/>
    <w:basedOn w:val="a"/>
    <w:link w:val="afd"/>
    <w:uiPriority w:val="99"/>
    <w:semiHidden/>
    <w:rsid w:val="00A472EA"/>
    <w:rPr>
      <w:sz w:val="20"/>
      <w:szCs w:val="20"/>
    </w:rPr>
  </w:style>
  <w:style w:type="character" w:customStyle="1" w:styleId="afd">
    <w:name w:val="Текст примечания Знак"/>
    <w:link w:val="afc"/>
    <w:uiPriority w:val="99"/>
    <w:semiHidden/>
    <w:locked/>
    <w:rsid w:val="00566809"/>
    <w:rPr>
      <w:rFonts w:cs="Times New Roman"/>
      <w:sz w:val="20"/>
      <w:szCs w:val="20"/>
      <w:lang w:val="en-US" w:eastAsia="en-US"/>
    </w:rPr>
  </w:style>
  <w:style w:type="paragraph" w:styleId="afe">
    <w:name w:val="annotation subject"/>
    <w:basedOn w:val="afc"/>
    <w:next w:val="afc"/>
    <w:link w:val="aff"/>
    <w:uiPriority w:val="99"/>
    <w:semiHidden/>
    <w:rsid w:val="00A472EA"/>
    <w:rPr>
      <w:b/>
      <w:bCs/>
    </w:rPr>
  </w:style>
  <w:style w:type="character" w:customStyle="1" w:styleId="aff">
    <w:name w:val="Тема примечания Знак"/>
    <w:link w:val="afe"/>
    <w:uiPriority w:val="99"/>
    <w:semiHidden/>
    <w:locked/>
    <w:rsid w:val="00566809"/>
    <w:rPr>
      <w:rFonts w:cs="Times New Roman"/>
      <w:b/>
      <w:bCs/>
      <w:sz w:val="20"/>
      <w:szCs w:val="20"/>
      <w:lang w:val="en-US" w:eastAsia="en-US"/>
    </w:rPr>
  </w:style>
  <w:style w:type="paragraph" w:styleId="aff0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99"/>
    <w:rsid w:val="005D658A"/>
    <w:pPr>
      <w:tabs>
        <w:tab w:val="right" w:leader="dot" w:pos="9356"/>
      </w:tabs>
      <w:ind w:right="849"/>
    </w:pPr>
  </w:style>
  <w:style w:type="paragraph" w:customStyle="1" w:styleId="aff1">
    <w:name w:val="Заголовок к приложению"/>
    <w:basedOn w:val="a"/>
    <w:uiPriority w:val="99"/>
    <w:rsid w:val="009911A7"/>
    <w:pPr>
      <w:widowControl w:val="0"/>
      <w:suppressAutoHyphens/>
      <w:spacing w:before="1400" w:after="480"/>
      <w:jc w:val="center"/>
    </w:pPr>
    <w:rPr>
      <w:rFonts w:ascii="PT Sans" w:hAnsi="PT Sans"/>
      <w:b/>
      <w:kern w:val="1"/>
    </w:rPr>
  </w:style>
  <w:style w:type="paragraph" w:customStyle="1" w:styleId="aff2">
    <w:name w:val="Заголовок в тексте"/>
    <w:uiPriority w:val="99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hAnsi="PT Sans"/>
      <w:b/>
      <w:kern w:val="1"/>
      <w:sz w:val="24"/>
      <w:szCs w:val="24"/>
    </w:rPr>
  </w:style>
  <w:style w:type="paragraph" w:customStyle="1" w:styleId="aff3">
    <w:name w:val="Таблицы (моноширинный)"/>
    <w:basedOn w:val="a"/>
    <w:next w:val="a"/>
    <w:uiPriority w:val="99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4">
    <w:name w:val="Основной текст примеров"/>
    <w:basedOn w:val="a8"/>
    <w:uiPriority w:val="99"/>
    <w:rsid w:val="009911A7"/>
    <w:pPr>
      <w:jc w:val="left"/>
    </w:pPr>
    <w:rPr>
      <w:i/>
    </w:rPr>
  </w:style>
  <w:style w:type="paragraph" w:customStyle="1" w:styleId="aff5">
    <w:name w:val="Основной текст с отступом Закон"/>
    <w:uiPriority w:val="99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hAnsi="PT Sans"/>
      <w:kern w:val="2"/>
      <w:sz w:val="28"/>
      <w:szCs w:val="24"/>
    </w:rPr>
  </w:style>
  <w:style w:type="paragraph" w:styleId="aff6">
    <w:name w:val="Body Text First Indent"/>
    <w:basedOn w:val="a6"/>
    <w:link w:val="aff7"/>
    <w:uiPriority w:val="99"/>
    <w:rsid w:val="00162EF8"/>
    <w:pPr>
      <w:widowControl/>
      <w:suppressAutoHyphens w:val="0"/>
      <w:spacing w:line="276" w:lineRule="auto"/>
      <w:ind w:firstLine="210"/>
    </w:pPr>
    <w:rPr>
      <w:sz w:val="22"/>
      <w:szCs w:val="22"/>
    </w:rPr>
  </w:style>
  <w:style w:type="character" w:customStyle="1" w:styleId="aff7">
    <w:name w:val="Красная строка Знак"/>
    <w:link w:val="aff6"/>
    <w:uiPriority w:val="99"/>
    <w:locked/>
    <w:rsid w:val="00162EF8"/>
    <w:rPr>
      <w:rFonts w:ascii="PT Sans" w:hAnsi="PT Sans" w:cs="Times New Roman"/>
      <w:kern w:val="1"/>
      <w:sz w:val="22"/>
      <w:szCs w:val="22"/>
    </w:rPr>
  </w:style>
  <w:style w:type="paragraph" w:styleId="aff8">
    <w:name w:val="No Spacing"/>
    <w:basedOn w:val="a"/>
    <w:uiPriority w:val="99"/>
    <w:qFormat/>
    <w:rsid w:val="001531A1"/>
    <w:rPr>
      <w:szCs w:val="32"/>
    </w:rPr>
  </w:style>
  <w:style w:type="paragraph" w:styleId="aff9">
    <w:name w:val="Title"/>
    <w:basedOn w:val="a"/>
    <w:next w:val="a"/>
    <w:link w:val="affa"/>
    <w:uiPriority w:val="99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a">
    <w:name w:val="Название Знак"/>
    <w:link w:val="aff9"/>
    <w:uiPriority w:val="99"/>
    <w:locked/>
    <w:rsid w:val="001531A1"/>
    <w:rPr>
      <w:rFonts w:ascii="Cambria" w:hAnsi="Cambria" w:cs="Times New Roman"/>
      <w:b/>
      <w:bCs/>
      <w:kern w:val="28"/>
      <w:sz w:val="32"/>
      <w:szCs w:val="32"/>
    </w:rPr>
  </w:style>
  <w:style w:type="paragraph" w:styleId="affb">
    <w:name w:val="Subtitle"/>
    <w:basedOn w:val="a"/>
    <w:next w:val="a"/>
    <w:link w:val="affc"/>
    <w:uiPriority w:val="99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c">
    <w:name w:val="Подзаголовок Знак"/>
    <w:link w:val="affb"/>
    <w:uiPriority w:val="99"/>
    <w:locked/>
    <w:rsid w:val="001531A1"/>
    <w:rPr>
      <w:rFonts w:ascii="Cambria" w:hAnsi="Cambria" w:cs="Times New Roman"/>
      <w:sz w:val="24"/>
      <w:szCs w:val="24"/>
    </w:rPr>
  </w:style>
  <w:style w:type="character" w:styleId="affd">
    <w:name w:val="Strong"/>
    <w:uiPriority w:val="22"/>
    <w:qFormat/>
    <w:rsid w:val="001531A1"/>
    <w:rPr>
      <w:rFonts w:cs="Times New Roman"/>
      <w:b/>
      <w:bCs/>
    </w:rPr>
  </w:style>
  <w:style w:type="character" w:styleId="affe">
    <w:name w:val="Emphasis"/>
    <w:uiPriority w:val="99"/>
    <w:qFormat/>
    <w:rsid w:val="001531A1"/>
    <w:rPr>
      <w:rFonts w:ascii="Calibri" w:hAnsi="Calibri" w:cs="Times New Roman"/>
      <w:b/>
      <w:i/>
      <w:iCs/>
    </w:rPr>
  </w:style>
  <w:style w:type="paragraph" w:styleId="22">
    <w:name w:val="Quote"/>
    <w:basedOn w:val="a"/>
    <w:next w:val="a"/>
    <w:link w:val="23"/>
    <w:uiPriority w:val="99"/>
    <w:qFormat/>
    <w:rsid w:val="001531A1"/>
    <w:rPr>
      <w:i/>
    </w:rPr>
  </w:style>
  <w:style w:type="character" w:customStyle="1" w:styleId="23">
    <w:name w:val="Цитата 2 Знак"/>
    <w:link w:val="22"/>
    <w:uiPriority w:val="99"/>
    <w:locked/>
    <w:rsid w:val="001531A1"/>
    <w:rPr>
      <w:rFonts w:cs="Times New Roman"/>
      <w:i/>
      <w:sz w:val="24"/>
      <w:szCs w:val="24"/>
    </w:rPr>
  </w:style>
  <w:style w:type="paragraph" w:styleId="afff">
    <w:name w:val="Intense Quote"/>
    <w:basedOn w:val="a"/>
    <w:next w:val="a"/>
    <w:link w:val="afff0"/>
    <w:uiPriority w:val="99"/>
    <w:qFormat/>
    <w:rsid w:val="001531A1"/>
    <w:pPr>
      <w:ind w:left="720" w:right="720"/>
    </w:pPr>
    <w:rPr>
      <w:b/>
      <w:i/>
      <w:szCs w:val="20"/>
    </w:rPr>
  </w:style>
  <w:style w:type="character" w:customStyle="1" w:styleId="afff0">
    <w:name w:val="Выделенная цитата Знак"/>
    <w:link w:val="afff"/>
    <w:uiPriority w:val="99"/>
    <w:locked/>
    <w:rsid w:val="001531A1"/>
    <w:rPr>
      <w:rFonts w:cs="Times New Roman"/>
      <w:b/>
      <w:i/>
      <w:sz w:val="24"/>
    </w:rPr>
  </w:style>
  <w:style w:type="character" w:styleId="afff1">
    <w:name w:val="Subtle Emphasis"/>
    <w:uiPriority w:val="99"/>
    <w:qFormat/>
    <w:rsid w:val="001531A1"/>
    <w:rPr>
      <w:rFonts w:cs="Times New Roman"/>
      <w:i/>
      <w:color w:val="5A5A5A"/>
    </w:rPr>
  </w:style>
  <w:style w:type="character" w:styleId="afff2">
    <w:name w:val="Intense Emphasis"/>
    <w:uiPriority w:val="99"/>
    <w:qFormat/>
    <w:rsid w:val="001531A1"/>
    <w:rPr>
      <w:rFonts w:cs="Times New Roman"/>
      <w:b/>
      <w:i/>
      <w:sz w:val="24"/>
      <w:szCs w:val="24"/>
      <w:u w:val="single"/>
    </w:rPr>
  </w:style>
  <w:style w:type="character" w:styleId="afff3">
    <w:name w:val="Subtle Reference"/>
    <w:uiPriority w:val="99"/>
    <w:qFormat/>
    <w:rsid w:val="001531A1"/>
    <w:rPr>
      <w:rFonts w:cs="Times New Roman"/>
      <w:sz w:val="24"/>
      <w:szCs w:val="24"/>
      <w:u w:val="single"/>
    </w:rPr>
  </w:style>
  <w:style w:type="character" w:styleId="afff4">
    <w:name w:val="Intense Reference"/>
    <w:uiPriority w:val="99"/>
    <w:qFormat/>
    <w:rsid w:val="001531A1"/>
    <w:rPr>
      <w:rFonts w:cs="Times New Roman"/>
      <w:b/>
      <w:sz w:val="24"/>
      <w:u w:val="single"/>
    </w:rPr>
  </w:style>
  <w:style w:type="character" w:styleId="afff5">
    <w:name w:val="Book Title"/>
    <w:uiPriority w:val="99"/>
    <w:qFormat/>
    <w:rsid w:val="001531A1"/>
    <w:rPr>
      <w:rFonts w:ascii="Cambria" w:hAnsi="Cambria" w:cs="Times New Roman"/>
      <w:b/>
      <w:i/>
      <w:sz w:val="24"/>
      <w:szCs w:val="24"/>
    </w:rPr>
  </w:style>
  <w:style w:type="paragraph" w:styleId="afff6">
    <w:name w:val="TOC Heading"/>
    <w:basedOn w:val="1"/>
    <w:next w:val="a"/>
    <w:uiPriority w:val="99"/>
    <w:qFormat/>
    <w:rsid w:val="001531A1"/>
    <w:pPr>
      <w:outlineLvl w:val="9"/>
    </w:pPr>
  </w:style>
  <w:style w:type="paragraph" w:styleId="afff7">
    <w:name w:val="Normal (Web)"/>
    <w:basedOn w:val="a"/>
    <w:uiPriority w:val="99"/>
    <w:locked/>
    <w:rsid w:val="00BD782E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customStyle="1" w:styleId="b-serp-itemtextpassage1">
    <w:name w:val="b-serp-item__text_passage1"/>
    <w:rsid w:val="005C21B5"/>
    <w:rPr>
      <w:b/>
      <w:bCs/>
      <w:color w:val="888888"/>
    </w:rPr>
  </w:style>
  <w:style w:type="paragraph" w:customStyle="1" w:styleId="ConsPlusDocList">
    <w:name w:val="ConsPlusDocList"/>
    <w:next w:val="a"/>
    <w:rsid w:val="00E14D6F"/>
    <w:pPr>
      <w:widowControl w:val="0"/>
      <w:suppressAutoHyphens/>
    </w:pPr>
    <w:rPr>
      <w:rFonts w:ascii="Arial" w:eastAsia="Arial" w:hAnsi="Arial" w:cs="Arial"/>
      <w:lang w:eastAsia="hi-IN" w:bidi="hi-IN"/>
    </w:rPr>
  </w:style>
  <w:style w:type="paragraph" w:customStyle="1" w:styleId="afff8">
    <w:name w:val="Текстовый блок"/>
    <w:rsid w:val="00024DE3"/>
    <w:rPr>
      <w:rFonts w:ascii="Helvetica" w:eastAsia="ヒラギノ角ゴ Pro W3" w:hAnsi="Helvetica" w:cs="Helvetica"/>
      <w:color w:val="000000"/>
      <w:kern w:val="1"/>
      <w:sz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2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98246B7C984A266048FD991D6B01ADBC32790862CDF961DFA088F805C91D3810CFF99A80D7804FB433430480oCI8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7A3DD18C45ADF730BF6D21BBACFA22671C04B083BCF238495F96E8F5D2B305E27A78A59530CD9BD4BDD93E1B5A8403C43711D1E357B5481DB91368AZBM4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7A3DD18C45ADF730BF6CC16ACA3FD2370CF15023BC921D4C0AB68D8027B360B75E7D4001140CABC4EC391E8B1ZAM2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A06F5DAE0DEC63D4B69F1256798D7E17D915EEEF7C039FD9218E7D809B34651AFD6E523E544C64AC92A6C028368D8B0B9F03080316F7C196640216B48L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62B3A45E8535B5043BD68CFECEBE14A546E8E91CB0BC1128F4269DA7008AF2AD8A10D9EBB680D8CFF423D4143CA521B03FE3BC4F6B0D4EF016EE9FR7J4L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ksenova\Local%20Settings\Temporary%20Internet%20Files\Content.MSO\61D8F6E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944B54-6712-45B1-BCEC-C32496A99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61D8F6E1</Template>
  <TotalTime>24</TotalTime>
  <Pages>2</Pages>
  <Words>459</Words>
  <Characters>4518</Characters>
  <Application>Microsoft Office Word</Application>
  <DocSecurity>0</DocSecurity>
  <Lines>37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4968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TVorobeva</dc:creator>
  <cp:lastModifiedBy>LE_Bezbozhnova</cp:lastModifiedBy>
  <cp:revision>7</cp:revision>
  <cp:lastPrinted>2021-05-21T11:34:00Z</cp:lastPrinted>
  <dcterms:created xsi:type="dcterms:W3CDTF">2021-05-18T11:07:00Z</dcterms:created>
  <dcterms:modified xsi:type="dcterms:W3CDTF">2021-05-21T11:34:00Z</dcterms:modified>
</cp:coreProperties>
</file>